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D87EBE" w:rsidRDefault="00614341" w:rsidP="00986FCA">
      <w:pPr>
        <w:overflowPunct/>
        <w:ind w:left="538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D87EBE" w:rsidRDefault="00614341" w:rsidP="00986FCA">
      <w:pPr>
        <w:overflowPunct/>
        <w:ind w:left="5387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D87EBE" w:rsidRDefault="00614341" w:rsidP="00986FCA">
      <w:pPr>
        <w:overflowPunct/>
        <w:ind w:left="5387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D87EBE" w:rsidRDefault="00614341" w:rsidP="00986FCA">
      <w:pPr>
        <w:overflowPunct/>
        <w:ind w:left="5387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_______________</w:t>
      </w:r>
      <w:r w:rsidRPr="00D87EBE">
        <w:rPr>
          <w:rFonts w:ascii="Times New Roman" w:hAnsi="Times New Roman"/>
          <w:sz w:val="24"/>
          <w:szCs w:val="24"/>
          <w:u w:val="single"/>
          <w:lang w:eastAsia="ru-RU"/>
        </w:rPr>
        <w:t>В.Л.</w:t>
      </w:r>
      <w:r w:rsidR="00986FCA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Pr="00D87EBE">
        <w:rPr>
          <w:rFonts w:ascii="Times New Roman" w:hAnsi="Times New Roman"/>
          <w:sz w:val="24"/>
          <w:szCs w:val="24"/>
          <w:u w:val="single"/>
          <w:lang w:eastAsia="ru-RU"/>
        </w:rPr>
        <w:t>Вильчинский</w:t>
      </w:r>
    </w:p>
    <w:p w:rsidR="00614341" w:rsidRPr="00D87EBE" w:rsidRDefault="00614341" w:rsidP="00986FCA">
      <w:pPr>
        <w:overflowPunct/>
        <w:ind w:left="5387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от "_</w:t>
      </w:r>
      <w:r w:rsidR="002D1B28">
        <w:rPr>
          <w:rFonts w:ascii="Times New Roman" w:hAnsi="Times New Roman"/>
          <w:sz w:val="24"/>
          <w:szCs w:val="24"/>
          <w:lang w:eastAsia="ru-RU"/>
        </w:rPr>
        <w:t>1</w:t>
      </w:r>
      <w:r w:rsidR="00F1167B">
        <w:rPr>
          <w:rFonts w:ascii="Times New Roman" w:hAnsi="Times New Roman"/>
          <w:sz w:val="24"/>
          <w:szCs w:val="24"/>
          <w:lang w:eastAsia="ru-RU"/>
        </w:rPr>
        <w:t>7</w:t>
      </w:r>
      <w:bookmarkStart w:id="0" w:name="_GoBack"/>
      <w:bookmarkEnd w:id="0"/>
      <w:r w:rsidRPr="00D87EBE">
        <w:rPr>
          <w:rFonts w:ascii="Times New Roman" w:hAnsi="Times New Roman"/>
          <w:sz w:val="24"/>
          <w:szCs w:val="24"/>
          <w:lang w:eastAsia="ru-RU"/>
        </w:rPr>
        <w:t>__"_</w:t>
      </w:r>
      <w:r w:rsidR="002D1B28">
        <w:rPr>
          <w:rFonts w:ascii="Times New Roman" w:hAnsi="Times New Roman"/>
          <w:sz w:val="24"/>
          <w:szCs w:val="24"/>
          <w:u w:val="single"/>
          <w:lang w:eastAsia="ru-RU"/>
        </w:rPr>
        <w:t>мая</w:t>
      </w:r>
      <w:r w:rsidRPr="00D87EBE">
        <w:rPr>
          <w:rFonts w:ascii="Times New Roman" w:hAnsi="Times New Roman"/>
          <w:sz w:val="24"/>
          <w:szCs w:val="24"/>
          <w:lang w:eastAsia="ru-RU"/>
        </w:rPr>
        <w:t>__ 201</w:t>
      </w:r>
      <w:r w:rsidR="002D1B28">
        <w:rPr>
          <w:rFonts w:ascii="Times New Roman" w:hAnsi="Times New Roman"/>
          <w:sz w:val="24"/>
          <w:szCs w:val="24"/>
          <w:lang w:eastAsia="ru-RU"/>
        </w:rPr>
        <w:t>8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Pr="00D87EBE" w:rsidRDefault="00D65180" w:rsidP="00135030">
      <w:pPr>
        <w:overflowPunct/>
        <w:autoSpaceDE/>
        <w:autoSpaceDN/>
        <w:adjustRightInd/>
        <w:jc w:val="both"/>
        <w:textAlignment w:val="auto"/>
        <w:rPr>
          <w:rFonts w:ascii="Calibri" w:eastAsia="Calibri" w:hAnsi="Calibri"/>
          <w:sz w:val="22"/>
          <w:szCs w:val="22"/>
        </w:rPr>
      </w:pPr>
    </w:p>
    <w:p w:rsidR="00135030" w:rsidRPr="00D87EBE" w:rsidRDefault="00135030" w:rsidP="00135030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2"/>
        </w:rPr>
      </w:pPr>
    </w:p>
    <w:p w:rsidR="00D65180" w:rsidRPr="00D87EBE" w:rsidRDefault="00D65180" w:rsidP="00135030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D87EBE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D87EBE" w:rsidRDefault="00BD1823" w:rsidP="00135030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D87EBE">
        <w:rPr>
          <w:rFonts w:ascii="Times New Roman" w:eastAsia="Calibri" w:hAnsi="Times New Roman"/>
          <w:i/>
          <w:sz w:val="24"/>
          <w:szCs w:val="24"/>
        </w:rPr>
        <w:t>Главного</w:t>
      </w:r>
      <w:r w:rsidR="00273412" w:rsidRPr="00D87EBE">
        <w:rPr>
          <w:rFonts w:ascii="Times New Roman" w:eastAsia="Calibri" w:hAnsi="Times New Roman"/>
          <w:i/>
          <w:sz w:val="24"/>
          <w:szCs w:val="24"/>
        </w:rPr>
        <w:t xml:space="preserve"> государственного налогового инспектора </w:t>
      </w:r>
    </w:p>
    <w:p w:rsidR="00273412" w:rsidRPr="00D87EBE" w:rsidRDefault="000E2E99" w:rsidP="00135030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D87EBE">
        <w:rPr>
          <w:rFonts w:ascii="Times New Roman" w:eastAsia="Calibri" w:hAnsi="Times New Roman"/>
          <w:i/>
          <w:sz w:val="24"/>
          <w:szCs w:val="24"/>
        </w:rPr>
        <w:t xml:space="preserve">правового </w:t>
      </w:r>
      <w:r w:rsidR="00273412" w:rsidRPr="00D87EBE">
        <w:rPr>
          <w:rFonts w:ascii="Times New Roman" w:eastAsia="Calibri" w:hAnsi="Times New Roman"/>
          <w:i/>
          <w:sz w:val="24"/>
          <w:szCs w:val="24"/>
        </w:rPr>
        <w:t xml:space="preserve">отдела </w:t>
      </w:r>
    </w:p>
    <w:p w:rsidR="00273412" w:rsidRPr="00D87EBE" w:rsidRDefault="00273412" w:rsidP="00135030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D87EBE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D87EBE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D87EBE" w:rsidRDefault="00273412" w:rsidP="00135030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Default="00D65180" w:rsidP="0013503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0B5916" w:rsidRPr="00D87EBE" w:rsidRDefault="000B5916" w:rsidP="0013503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Default="00D65180" w:rsidP="00135030">
      <w:pPr>
        <w:pStyle w:val="a8"/>
        <w:numPr>
          <w:ilvl w:val="0"/>
          <w:numId w:val="3"/>
        </w:num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1" w:name="_Toc404604190"/>
      <w:bookmarkStart w:id="2" w:name="_Toc406419299"/>
      <w:bookmarkStart w:id="3" w:name="_Toc479853582"/>
      <w:r w:rsidRPr="00D87EBE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1"/>
      <w:bookmarkEnd w:id="2"/>
      <w:bookmarkEnd w:id="3"/>
    </w:p>
    <w:p w:rsidR="000B5916" w:rsidRPr="00D87EBE" w:rsidRDefault="000B5916" w:rsidP="000B5916">
      <w:pPr>
        <w:pStyle w:val="a8"/>
        <w:overflowPunct/>
        <w:autoSpaceDE/>
        <w:autoSpaceDN/>
        <w:adjustRightInd/>
        <w:ind w:left="1080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D65180" w:rsidRPr="00D87EBE" w:rsidRDefault="002C189D" w:rsidP="0013503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>1.</w:t>
      </w:r>
      <w:r w:rsidR="00D65180" w:rsidRPr="00D87EBE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D87EBE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D87EBE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D87EBE">
        <w:rPr>
          <w:rFonts w:ascii="Times New Roman" w:eastAsia="Calibri" w:hAnsi="Times New Roman"/>
          <w:sz w:val="24"/>
          <w:szCs w:val="24"/>
        </w:rPr>
        <w:t>ая</w:t>
      </w:r>
      <w:r w:rsidR="00D65180" w:rsidRPr="00D87EBE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D87EBE">
        <w:rPr>
          <w:rFonts w:ascii="Times New Roman" w:eastAsia="Calibri" w:hAnsi="Times New Roman"/>
          <w:sz w:val="24"/>
          <w:szCs w:val="24"/>
        </w:rPr>
        <w:t>а</w:t>
      </w:r>
      <w:r w:rsidR="00D65180" w:rsidRPr="00D87EBE">
        <w:rPr>
          <w:rFonts w:ascii="Times New Roman" w:eastAsia="Calibri" w:hAnsi="Times New Roman"/>
          <w:sz w:val="24"/>
          <w:szCs w:val="24"/>
        </w:rPr>
        <w:t xml:space="preserve">) </w:t>
      </w:r>
      <w:r w:rsidR="00410107" w:rsidRPr="00D87EBE">
        <w:rPr>
          <w:rFonts w:ascii="Times New Roman" w:eastAsia="Calibri" w:hAnsi="Times New Roman"/>
          <w:i/>
          <w:sz w:val="24"/>
          <w:szCs w:val="24"/>
        </w:rPr>
        <w:t>главного</w:t>
      </w:r>
      <w:r w:rsidR="00A932C0" w:rsidRPr="00D87EBE">
        <w:rPr>
          <w:rFonts w:ascii="Times New Roman" w:eastAsia="Calibri" w:hAnsi="Times New Roman"/>
          <w:i/>
          <w:sz w:val="24"/>
          <w:szCs w:val="24"/>
        </w:rPr>
        <w:t xml:space="preserve"> государственного налогового инспектора </w:t>
      </w:r>
      <w:r w:rsidR="000E2E99" w:rsidRPr="00D87EBE">
        <w:rPr>
          <w:rFonts w:ascii="Times New Roman" w:eastAsia="Calibri" w:hAnsi="Times New Roman"/>
          <w:i/>
          <w:sz w:val="24"/>
          <w:szCs w:val="24"/>
        </w:rPr>
        <w:t xml:space="preserve">правового </w:t>
      </w:r>
      <w:r w:rsidR="00A932C0" w:rsidRPr="00D87EBE">
        <w:rPr>
          <w:rFonts w:ascii="Times New Roman" w:eastAsia="Calibri" w:hAnsi="Times New Roman"/>
          <w:i/>
          <w:sz w:val="24"/>
          <w:szCs w:val="24"/>
        </w:rPr>
        <w:t xml:space="preserve">отдела </w:t>
      </w:r>
      <w:r w:rsidR="00D65180" w:rsidRPr="00D87EBE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410107" w:rsidRPr="00D87EBE">
        <w:rPr>
          <w:rFonts w:ascii="Times New Roman" w:eastAsia="Calibri" w:hAnsi="Times New Roman"/>
          <w:i/>
          <w:sz w:val="24"/>
          <w:szCs w:val="24"/>
        </w:rPr>
        <w:t>ведущей</w:t>
      </w:r>
      <w:r w:rsidR="00A932C0" w:rsidRPr="00D87EBE"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="00D65180" w:rsidRPr="00D87EBE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D87EBE">
        <w:rPr>
          <w:rFonts w:ascii="Times New Roman" w:eastAsia="Calibri" w:hAnsi="Times New Roman"/>
          <w:i/>
          <w:sz w:val="24"/>
          <w:szCs w:val="24"/>
        </w:rPr>
        <w:t>специалисты</w:t>
      </w:r>
      <w:r w:rsidR="00D65180" w:rsidRPr="00D87EBE">
        <w:rPr>
          <w:rFonts w:ascii="Times New Roman" w:eastAsia="Calibri" w:hAnsi="Times New Roman"/>
          <w:sz w:val="24"/>
          <w:szCs w:val="24"/>
        </w:rPr>
        <w:t>».</w:t>
      </w:r>
    </w:p>
    <w:p w:rsidR="00D65180" w:rsidRPr="00D87EBE" w:rsidRDefault="009065C1" w:rsidP="0013503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в соответствии с </w:t>
      </w:r>
      <w:hyperlink r:id="rId8" w:history="1">
        <w:r w:rsidRPr="00D87EBE">
          <w:rPr>
            <w:rFonts w:ascii="Times New Roman" w:hAnsi="Times New Roman"/>
            <w:sz w:val="24"/>
            <w:szCs w:val="24"/>
            <w:lang w:eastAsia="ru-RU"/>
          </w:rPr>
          <w:t>Реестром</w:t>
        </w:r>
      </w:hyperlink>
      <w:r w:rsidRPr="00D87EBE">
        <w:rPr>
          <w:rFonts w:ascii="Times New Roman" w:hAnsi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</w:t>
      </w:r>
      <w:r w:rsidRPr="00D87EBE">
        <w:rPr>
          <w:rFonts w:ascii="Times New Roman" w:hAnsi="Times New Roman"/>
          <w:sz w:val="24"/>
          <w:szCs w:val="24"/>
        </w:rPr>
        <w:t xml:space="preserve"> </w:t>
      </w:r>
      <w:r w:rsidR="00977188" w:rsidRPr="00D87EBE">
        <w:rPr>
          <w:rFonts w:ascii="Times New Roman" w:hAnsi="Times New Roman"/>
          <w:sz w:val="24"/>
          <w:szCs w:val="24"/>
        </w:rPr>
        <w:t xml:space="preserve">- </w:t>
      </w:r>
      <w:r w:rsidR="00977188" w:rsidRPr="00D87EBE">
        <w:rPr>
          <w:rFonts w:ascii="Times New Roman" w:hAnsi="Times New Roman"/>
          <w:i/>
          <w:sz w:val="24"/>
          <w:szCs w:val="24"/>
        </w:rPr>
        <w:t>11-</w:t>
      </w:r>
      <w:r w:rsidR="00860AE1" w:rsidRPr="00D87EBE">
        <w:rPr>
          <w:rFonts w:ascii="Times New Roman" w:hAnsi="Times New Roman"/>
          <w:i/>
          <w:sz w:val="24"/>
          <w:szCs w:val="24"/>
        </w:rPr>
        <w:t>3</w:t>
      </w:r>
      <w:r w:rsidR="00977188" w:rsidRPr="00D87EBE">
        <w:rPr>
          <w:rFonts w:ascii="Times New Roman" w:hAnsi="Times New Roman"/>
          <w:i/>
          <w:sz w:val="24"/>
          <w:szCs w:val="24"/>
        </w:rPr>
        <w:t>-</w:t>
      </w:r>
      <w:r w:rsidR="00410107" w:rsidRPr="00D87EBE">
        <w:rPr>
          <w:rFonts w:ascii="Times New Roman" w:hAnsi="Times New Roman"/>
          <w:i/>
          <w:sz w:val="24"/>
          <w:szCs w:val="24"/>
        </w:rPr>
        <w:t>3</w:t>
      </w:r>
      <w:r w:rsidR="00977188" w:rsidRPr="00D87EBE">
        <w:rPr>
          <w:rFonts w:ascii="Times New Roman" w:hAnsi="Times New Roman"/>
          <w:i/>
          <w:sz w:val="24"/>
          <w:szCs w:val="24"/>
        </w:rPr>
        <w:t>-0</w:t>
      </w:r>
      <w:r w:rsidR="00860AE1" w:rsidRPr="00D87EBE">
        <w:rPr>
          <w:rFonts w:ascii="Times New Roman" w:hAnsi="Times New Roman"/>
          <w:i/>
          <w:sz w:val="24"/>
          <w:szCs w:val="24"/>
        </w:rPr>
        <w:t>94</w:t>
      </w:r>
      <w:r w:rsidR="00D65180" w:rsidRPr="00D87EBE">
        <w:rPr>
          <w:rFonts w:ascii="Times New Roman" w:eastAsia="Calibri" w:hAnsi="Times New Roman"/>
          <w:sz w:val="24"/>
          <w:szCs w:val="24"/>
        </w:rPr>
        <w:t>.</w:t>
      </w:r>
    </w:p>
    <w:p w:rsidR="001F758D" w:rsidRPr="000B5916" w:rsidRDefault="002C189D" w:rsidP="001F758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>2.</w:t>
      </w:r>
      <w:r w:rsidR="00D65180" w:rsidRPr="00D87EB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0B5916">
        <w:rPr>
          <w:rFonts w:ascii="Times New Roman" w:eastAsia="Calibri" w:hAnsi="Times New Roman"/>
          <w:sz w:val="24"/>
          <w:szCs w:val="24"/>
        </w:rPr>
        <w:t xml:space="preserve">Область </w:t>
      </w:r>
      <w:r w:rsidR="00D65180" w:rsidRPr="00D87EBE">
        <w:rPr>
          <w:rFonts w:ascii="Times New Roman" w:eastAsia="Calibri" w:hAnsi="Times New Roman"/>
          <w:sz w:val="24"/>
          <w:szCs w:val="24"/>
        </w:rPr>
        <w:t xml:space="preserve">профессиональной служебной деятельности </w:t>
      </w:r>
      <w:r w:rsidR="00410107" w:rsidRPr="00D87EBE">
        <w:rPr>
          <w:rFonts w:ascii="Times New Roman" w:eastAsia="Calibri" w:hAnsi="Times New Roman"/>
          <w:sz w:val="24"/>
          <w:szCs w:val="24"/>
        </w:rPr>
        <w:t>главного</w:t>
      </w:r>
      <w:r w:rsidR="003A6A43" w:rsidRPr="00D87EBE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</w:t>
      </w:r>
      <w:r w:rsidR="000E2E99" w:rsidRPr="00D87EBE">
        <w:rPr>
          <w:rFonts w:ascii="Times New Roman" w:eastAsia="Calibri" w:hAnsi="Times New Roman"/>
          <w:sz w:val="24"/>
          <w:szCs w:val="24"/>
        </w:rPr>
        <w:t xml:space="preserve">правового </w:t>
      </w:r>
      <w:r w:rsidR="003A6A43" w:rsidRPr="00D87EBE">
        <w:rPr>
          <w:rFonts w:ascii="Times New Roman" w:eastAsia="Calibri" w:hAnsi="Times New Roman"/>
          <w:sz w:val="24"/>
          <w:szCs w:val="24"/>
        </w:rPr>
        <w:t xml:space="preserve">отдела </w:t>
      </w:r>
      <w:r w:rsidR="00D65180" w:rsidRPr="00D87EBE">
        <w:rPr>
          <w:rFonts w:ascii="Times New Roman" w:eastAsia="Calibri" w:hAnsi="Times New Roman"/>
          <w:sz w:val="24"/>
          <w:szCs w:val="24"/>
        </w:rPr>
        <w:t xml:space="preserve">(далее – </w:t>
      </w:r>
      <w:r w:rsidR="00410107" w:rsidRPr="00D87EBE">
        <w:rPr>
          <w:rFonts w:ascii="Times New Roman" w:eastAsia="Calibri" w:hAnsi="Times New Roman"/>
          <w:sz w:val="24"/>
          <w:szCs w:val="24"/>
        </w:rPr>
        <w:t>главный</w:t>
      </w:r>
      <w:r w:rsidR="003A6A43" w:rsidRPr="00D87EBE">
        <w:rPr>
          <w:rFonts w:ascii="Times New Roman" w:eastAsia="Calibri" w:hAnsi="Times New Roman"/>
          <w:sz w:val="24"/>
          <w:szCs w:val="24"/>
        </w:rPr>
        <w:t xml:space="preserve"> государственный налоговый </w:t>
      </w:r>
      <w:r w:rsidR="003A6A43" w:rsidRPr="000B5916">
        <w:rPr>
          <w:rFonts w:ascii="Times New Roman" w:eastAsia="Calibri" w:hAnsi="Times New Roman"/>
          <w:sz w:val="24"/>
          <w:szCs w:val="24"/>
        </w:rPr>
        <w:t>инспектор</w:t>
      </w:r>
      <w:r w:rsidR="00D65180" w:rsidRPr="000B5916">
        <w:rPr>
          <w:rFonts w:ascii="Times New Roman" w:eastAsia="Calibri" w:hAnsi="Times New Roman"/>
          <w:sz w:val="24"/>
          <w:szCs w:val="24"/>
        </w:rPr>
        <w:t>):</w:t>
      </w:r>
      <w:r w:rsidR="003A6A43" w:rsidRPr="000B5916">
        <w:rPr>
          <w:rFonts w:ascii="Times New Roman" w:eastAsia="Calibri" w:hAnsi="Times New Roman"/>
          <w:sz w:val="24"/>
          <w:szCs w:val="24"/>
        </w:rPr>
        <w:t xml:space="preserve"> </w:t>
      </w:r>
      <w:r w:rsidR="006415B0" w:rsidRPr="000B5916">
        <w:rPr>
          <w:rFonts w:ascii="Times New Roman" w:eastAsia="Calibri" w:hAnsi="Times New Roman"/>
          <w:sz w:val="24"/>
          <w:szCs w:val="24"/>
        </w:rPr>
        <w:t>Регулирование налоговой деятельности.</w:t>
      </w:r>
    </w:p>
    <w:p w:rsidR="00F92287" w:rsidRPr="000B5916" w:rsidRDefault="002C189D" w:rsidP="001F758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B5916">
        <w:rPr>
          <w:rFonts w:ascii="Times New Roman" w:eastAsia="Calibri" w:hAnsi="Times New Roman"/>
          <w:sz w:val="24"/>
          <w:szCs w:val="24"/>
        </w:rPr>
        <w:t>3.</w:t>
      </w:r>
      <w:r w:rsidR="00D65180" w:rsidRPr="000B5916">
        <w:rPr>
          <w:rFonts w:ascii="Times New Roman" w:eastAsia="Calibri" w:hAnsi="Times New Roman"/>
          <w:sz w:val="24"/>
          <w:szCs w:val="24"/>
        </w:rPr>
        <w:t xml:space="preserve"> Вид профессиональной служебной деятельности </w:t>
      </w:r>
      <w:r w:rsidR="00410107" w:rsidRPr="000B5916">
        <w:rPr>
          <w:rFonts w:ascii="Times New Roman" w:eastAsia="Calibri" w:hAnsi="Times New Roman"/>
          <w:sz w:val="24"/>
          <w:szCs w:val="24"/>
        </w:rPr>
        <w:t>главного</w:t>
      </w:r>
      <w:r w:rsidR="00230EA2" w:rsidRPr="000B5916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</w:t>
      </w:r>
      <w:r w:rsidR="00D65180" w:rsidRPr="000B5916">
        <w:rPr>
          <w:rFonts w:ascii="Times New Roman" w:eastAsia="Calibri" w:hAnsi="Times New Roman"/>
          <w:sz w:val="24"/>
          <w:szCs w:val="24"/>
        </w:rPr>
        <w:t xml:space="preserve">: </w:t>
      </w:r>
      <w:r w:rsidR="00F92287" w:rsidRPr="000B5916">
        <w:rPr>
          <w:rFonts w:ascii="Times New Roman" w:eastAsia="Calibri" w:hAnsi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деятельности».</w:t>
      </w:r>
    </w:p>
    <w:p w:rsidR="00D65180" w:rsidRPr="000B5916" w:rsidRDefault="002C189D" w:rsidP="0013503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B5916">
        <w:rPr>
          <w:rFonts w:ascii="Times New Roman" w:eastAsia="Calibri" w:hAnsi="Times New Roman"/>
          <w:sz w:val="24"/>
          <w:szCs w:val="24"/>
        </w:rPr>
        <w:t>4.</w:t>
      </w:r>
      <w:r w:rsidR="00D65180" w:rsidRPr="000B5916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410107" w:rsidRPr="000B5916">
        <w:rPr>
          <w:rFonts w:ascii="Times New Roman" w:eastAsia="Calibri" w:hAnsi="Times New Roman"/>
          <w:sz w:val="24"/>
          <w:szCs w:val="24"/>
        </w:rPr>
        <w:t>главного</w:t>
      </w:r>
      <w:r w:rsidR="001A2404" w:rsidRPr="000B5916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осуществляется приказом начальника Межрайонной ИФНС России №12 по Приморскому краю.</w:t>
      </w:r>
      <w:r w:rsidR="00D65180" w:rsidRPr="000B5916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D87EBE" w:rsidRDefault="002C189D" w:rsidP="0013503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B5916">
        <w:rPr>
          <w:rFonts w:ascii="Times New Roman" w:eastAsia="Calibri" w:hAnsi="Times New Roman"/>
          <w:sz w:val="24"/>
          <w:szCs w:val="24"/>
        </w:rPr>
        <w:t>5.</w:t>
      </w:r>
      <w:r w:rsidR="00805D21" w:rsidRPr="000B5916">
        <w:rPr>
          <w:rFonts w:ascii="Times New Roman" w:eastAsia="Calibri" w:hAnsi="Times New Roman"/>
          <w:sz w:val="24"/>
          <w:szCs w:val="24"/>
        </w:rPr>
        <w:t xml:space="preserve"> </w:t>
      </w:r>
      <w:r w:rsidR="00410107" w:rsidRPr="000B5916">
        <w:rPr>
          <w:rFonts w:ascii="Times New Roman" w:eastAsia="Calibri" w:hAnsi="Times New Roman"/>
          <w:sz w:val="24"/>
          <w:szCs w:val="24"/>
        </w:rPr>
        <w:t>Главный</w:t>
      </w:r>
      <w:r w:rsidR="001A2404" w:rsidRPr="000B5916">
        <w:rPr>
          <w:rFonts w:ascii="Times New Roman" w:eastAsia="Calibri" w:hAnsi="Times New Roman"/>
          <w:sz w:val="24"/>
          <w:szCs w:val="24"/>
        </w:rPr>
        <w:t xml:space="preserve"> государственный налоговый инспектор</w:t>
      </w:r>
      <w:r w:rsidR="00D65180" w:rsidRPr="000B5916">
        <w:rPr>
          <w:rFonts w:ascii="Times New Roman" w:eastAsia="Calibri" w:hAnsi="Times New Roman"/>
          <w:sz w:val="24"/>
          <w:szCs w:val="24"/>
        </w:rPr>
        <w:t>, непосредственно</w:t>
      </w:r>
      <w:r w:rsidR="00D65180" w:rsidRPr="00D87EBE">
        <w:rPr>
          <w:rFonts w:ascii="Times New Roman" w:eastAsia="Calibri" w:hAnsi="Times New Roman"/>
          <w:sz w:val="24"/>
          <w:szCs w:val="24"/>
        </w:rPr>
        <w:t xml:space="preserve"> подчиняется </w:t>
      </w:r>
      <w:r w:rsidR="001A2404" w:rsidRPr="00D87EBE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D87EBE">
        <w:rPr>
          <w:rFonts w:ascii="Times New Roman" w:eastAsia="Calibri" w:hAnsi="Times New Roman"/>
          <w:sz w:val="24"/>
          <w:szCs w:val="24"/>
        </w:rPr>
        <w:t>а</w:t>
      </w:r>
      <w:r w:rsidR="00D65180" w:rsidRPr="00D87EBE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Pr="00D87EBE" w:rsidRDefault="00CC5FB7" w:rsidP="0013503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1F758D" w:rsidRDefault="00D65180" w:rsidP="00135030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4" w:name="_Toc404604191"/>
      <w:bookmarkStart w:id="5" w:name="_Toc406419300"/>
      <w:bookmarkStart w:id="6" w:name="_Toc479853583"/>
      <w:r w:rsidRPr="00D87EBE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="001F758D">
        <w:rPr>
          <w:rFonts w:ascii="Times New Roman" w:eastAsia="Calibri" w:hAnsi="Times New Roman"/>
          <w:b/>
          <w:sz w:val="24"/>
          <w:szCs w:val="24"/>
        </w:rPr>
        <w:t xml:space="preserve"> для замещения</w:t>
      </w:r>
    </w:p>
    <w:p w:rsidR="00D65180" w:rsidRPr="001F758D" w:rsidRDefault="00F00B12" w:rsidP="001F758D">
      <w:pPr>
        <w:overflowPunct/>
        <w:autoSpaceDE/>
        <w:autoSpaceDN/>
        <w:adjustRightInd/>
        <w:ind w:left="35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1F758D">
        <w:rPr>
          <w:rFonts w:ascii="Times New Roman" w:eastAsia="Calibri" w:hAnsi="Times New Roman"/>
          <w:b/>
          <w:sz w:val="24"/>
          <w:szCs w:val="24"/>
        </w:rPr>
        <w:t>должности гражданской службы</w:t>
      </w:r>
    </w:p>
    <w:p w:rsidR="00583AB0" w:rsidRPr="00D87EBE" w:rsidRDefault="00583AB0" w:rsidP="00135030">
      <w:pPr>
        <w:pStyle w:val="a8"/>
        <w:overflowPunct/>
        <w:autoSpaceDE/>
        <w:autoSpaceDN/>
        <w:adjustRightInd/>
        <w:ind w:left="1077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D65180" w:rsidRPr="00D87EBE" w:rsidRDefault="00C10B63" w:rsidP="0013503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D87EBE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="00410107" w:rsidRPr="00D87EBE">
        <w:rPr>
          <w:rFonts w:ascii="Times New Roman" w:eastAsia="Calibri" w:hAnsi="Times New Roman"/>
          <w:i/>
          <w:sz w:val="24"/>
          <w:szCs w:val="24"/>
        </w:rPr>
        <w:t>главного</w:t>
      </w:r>
      <w:r w:rsidRPr="00D87EBE">
        <w:rPr>
          <w:rFonts w:ascii="Times New Roman" w:eastAsia="Calibri" w:hAnsi="Times New Roman"/>
          <w:i/>
          <w:sz w:val="24"/>
          <w:szCs w:val="24"/>
        </w:rPr>
        <w:t xml:space="preserve"> государственного налогового инспектора</w:t>
      </w:r>
      <w:r w:rsidRPr="00D87EB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F62CDF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F62CDF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A42923" w:rsidRPr="00D87EBE" w:rsidRDefault="00C56FD5" w:rsidP="00A42923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>6.1.</w:t>
      </w:r>
      <w:r w:rsidR="00A42923" w:rsidRPr="00D87EBE">
        <w:rPr>
          <w:rFonts w:ascii="Times New Roman" w:eastAsia="Calibri" w:hAnsi="Times New Roman"/>
          <w:sz w:val="24"/>
          <w:szCs w:val="24"/>
        </w:rPr>
        <w:t xml:space="preserve"> Наличие </w:t>
      </w:r>
      <w:r w:rsidR="00A42923" w:rsidRPr="00D87EBE">
        <w:rPr>
          <w:rFonts w:ascii="Times New Roman" w:hAnsi="Times New Roman"/>
          <w:i/>
          <w:sz w:val="24"/>
          <w:szCs w:val="24"/>
          <w:lang w:eastAsia="ru-RU"/>
        </w:rPr>
        <w:t>высшего образования</w:t>
      </w:r>
      <w:r w:rsidR="00A42923" w:rsidRPr="00D87EBE">
        <w:rPr>
          <w:rFonts w:ascii="Times New Roman" w:eastAsia="Calibri" w:hAnsi="Times New Roman"/>
          <w:sz w:val="24"/>
          <w:szCs w:val="24"/>
        </w:rPr>
        <w:t xml:space="preserve">, по специальности, направлению подготовки: </w:t>
      </w:r>
      <w:r w:rsidR="00A42923" w:rsidRPr="00D87EBE">
        <w:rPr>
          <w:rFonts w:ascii="Times New Roman" w:hAnsi="Times New Roman"/>
          <w:sz w:val="24"/>
          <w:szCs w:val="24"/>
          <w:lang w:bidi="en-US"/>
        </w:rPr>
        <w:t xml:space="preserve">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42923" w:rsidRPr="00F62CDF" w:rsidRDefault="00A42923" w:rsidP="00986FCA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62CDF">
        <w:rPr>
          <w:rFonts w:ascii="Times New Roman" w:eastAsia="Calibri" w:hAnsi="Times New Roman"/>
          <w:sz w:val="24"/>
          <w:szCs w:val="24"/>
        </w:rPr>
        <w:t>6.2.</w:t>
      </w:r>
      <w:r w:rsidR="00986FCA" w:rsidRPr="00F62CDF">
        <w:rPr>
          <w:rFonts w:ascii="Times New Roman" w:eastAsia="Calibri" w:hAnsi="Times New Roman"/>
          <w:sz w:val="24"/>
          <w:szCs w:val="24"/>
        </w:rPr>
        <w:t xml:space="preserve"> </w:t>
      </w:r>
      <w:r w:rsidRPr="00F62CDF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A42923" w:rsidRPr="00F62CDF" w:rsidRDefault="00A42923" w:rsidP="000909DD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62CDF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A42923" w:rsidRPr="00D87EBE" w:rsidRDefault="00A42923" w:rsidP="000909DD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A42923" w:rsidRPr="00D87EBE" w:rsidRDefault="00A42923" w:rsidP="00A42923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</w:p>
    <w:p w:rsidR="00A42923" w:rsidRPr="00D87EBE" w:rsidRDefault="00A42923" w:rsidP="00A42923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>- знания и умения в области информационно-коммуникационных технологий.</w:t>
      </w:r>
    </w:p>
    <w:p w:rsidR="00E77FDA" w:rsidRPr="00D87EBE" w:rsidRDefault="00E77FDA" w:rsidP="0013503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 xml:space="preserve">6.4. Наличие </w:t>
      </w:r>
      <w:r w:rsidRPr="00F62CDF">
        <w:rPr>
          <w:rFonts w:ascii="Times New Roman" w:eastAsia="Calibri" w:hAnsi="Times New Roman"/>
          <w:sz w:val="24"/>
          <w:szCs w:val="24"/>
        </w:rPr>
        <w:t>профессиональных знаний:</w:t>
      </w:r>
    </w:p>
    <w:p w:rsidR="00F92287" w:rsidRPr="00D87EBE" w:rsidRDefault="00F92287" w:rsidP="00F92287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lastRenderedPageBreak/>
        <w:t>6.4.1.</w:t>
      </w:r>
      <w:r w:rsidR="001F758D">
        <w:rPr>
          <w:rFonts w:ascii="Times New Roman" w:eastAsia="Calibri" w:hAnsi="Times New Roman"/>
          <w:sz w:val="24"/>
          <w:szCs w:val="24"/>
        </w:rPr>
        <w:t xml:space="preserve"> </w:t>
      </w:r>
      <w:r w:rsidRPr="00D87EBE">
        <w:rPr>
          <w:rFonts w:ascii="Times New Roman" w:eastAsia="Calibri" w:hAnsi="Times New Roman"/>
          <w:sz w:val="24"/>
          <w:szCs w:val="24"/>
        </w:rPr>
        <w:t>В</w:t>
      </w:r>
      <w:r w:rsidRPr="00D87EBE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Pr="00D87EBE">
        <w:rPr>
          <w:rFonts w:ascii="Times New Roman" w:eastAsia="Calibri" w:hAnsi="Times New Roman"/>
          <w:sz w:val="24"/>
          <w:szCs w:val="24"/>
        </w:rPr>
        <w:t>: Налоговый кодекс Российской Федерации; Бюджетный кодекс Российской Федерации; Гражданский Кодекс Российской Федерации; Федеральный закон от 08</w:t>
      </w:r>
      <w:r w:rsidR="001F758D">
        <w:rPr>
          <w:rFonts w:ascii="Times New Roman" w:eastAsia="Calibri" w:hAnsi="Times New Roman"/>
          <w:sz w:val="24"/>
          <w:szCs w:val="24"/>
        </w:rPr>
        <w:t>.08.</w:t>
      </w:r>
      <w:r w:rsidRPr="00D87EBE">
        <w:rPr>
          <w:rFonts w:ascii="Times New Roman" w:eastAsia="Calibri" w:hAnsi="Times New Roman"/>
          <w:sz w:val="24"/>
          <w:szCs w:val="24"/>
        </w:rPr>
        <w:t xml:space="preserve">2001 № 129-ФЗ «О государственной регистрации юридических лиц и индивидуальных предпринимателей»; </w:t>
      </w:r>
      <w:r w:rsidR="001F758D" w:rsidRPr="00D87EBE">
        <w:rPr>
          <w:rFonts w:ascii="Times New Roman" w:eastAsia="Calibri" w:hAnsi="Times New Roman"/>
          <w:sz w:val="24"/>
          <w:szCs w:val="24"/>
        </w:rPr>
        <w:t>Кодекс Российской Федерации об административных правонарушениях</w:t>
      </w:r>
      <w:r w:rsidRPr="00D87EBE">
        <w:rPr>
          <w:rFonts w:ascii="Times New Roman" w:eastAsia="Calibri" w:hAnsi="Times New Roman"/>
          <w:sz w:val="24"/>
          <w:szCs w:val="24"/>
        </w:rPr>
        <w:t>; Федеральный закон от 06</w:t>
      </w:r>
      <w:r w:rsidR="001F758D">
        <w:rPr>
          <w:rFonts w:ascii="Times New Roman" w:eastAsia="Calibri" w:hAnsi="Times New Roman"/>
          <w:sz w:val="24"/>
          <w:szCs w:val="24"/>
        </w:rPr>
        <w:t>.10.</w:t>
      </w:r>
      <w:r w:rsidRPr="00D87EBE">
        <w:rPr>
          <w:rFonts w:ascii="Times New Roman" w:eastAsia="Calibri" w:hAnsi="Times New Roman"/>
          <w:sz w:val="24"/>
          <w:szCs w:val="24"/>
        </w:rPr>
        <w:t>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</w:t>
      </w:r>
      <w:r w:rsidR="001F758D">
        <w:rPr>
          <w:rFonts w:ascii="Times New Roman" w:eastAsia="Calibri" w:hAnsi="Times New Roman"/>
          <w:sz w:val="24"/>
          <w:szCs w:val="24"/>
        </w:rPr>
        <w:t>.10.</w:t>
      </w:r>
      <w:r w:rsidRPr="00D87EBE">
        <w:rPr>
          <w:rFonts w:ascii="Times New Roman" w:eastAsia="Calibri" w:hAnsi="Times New Roman"/>
          <w:sz w:val="24"/>
          <w:szCs w:val="24"/>
        </w:rPr>
        <w:t xml:space="preserve">2003 № 131-ФЗ «Об общих принципах организации местного самоуправления в Российской Федерации»; </w:t>
      </w:r>
      <w:r w:rsidRPr="00F62CDF">
        <w:rPr>
          <w:rFonts w:ascii="Times New Roman" w:eastAsia="Calibri" w:hAnsi="Times New Roman"/>
          <w:sz w:val="24"/>
          <w:szCs w:val="24"/>
        </w:rPr>
        <w:t xml:space="preserve">Закон Российской </w:t>
      </w:r>
      <w:r w:rsidRPr="00D87EBE">
        <w:rPr>
          <w:rFonts w:ascii="Times New Roman" w:eastAsia="Calibri" w:hAnsi="Times New Roman"/>
          <w:sz w:val="24"/>
          <w:szCs w:val="24"/>
        </w:rPr>
        <w:t>Федерации от 21</w:t>
      </w:r>
      <w:r w:rsidR="001F758D">
        <w:rPr>
          <w:rFonts w:ascii="Times New Roman" w:eastAsia="Calibri" w:hAnsi="Times New Roman"/>
          <w:sz w:val="24"/>
          <w:szCs w:val="24"/>
        </w:rPr>
        <w:t>.03.</w:t>
      </w:r>
      <w:r w:rsidRPr="00D87EBE">
        <w:rPr>
          <w:rFonts w:ascii="Times New Roman" w:eastAsia="Calibri" w:hAnsi="Times New Roman"/>
          <w:sz w:val="24"/>
          <w:szCs w:val="24"/>
        </w:rPr>
        <w:t>1991 г. № 943-1 «О налоговых органах Российской Федерации»; Федеральный закон Российской Федерации от 27</w:t>
      </w:r>
      <w:r w:rsidR="001F758D">
        <w:rPr>
          <w:rFonts w:ascii="Times New Roman" w:eastAsia="Calibri" w:hAnsi="Times New Roman"/>
          <w:sz w:val="24"/>
          <w:szCs w:val="24"/>
        </w:rPr>
        <w:t>.07.</w:t>
      </w:r>
      <w:r w:rsidRPr="00D87EBE">
        <w:rPr>
          <w:rFonts w:ascii="Times New Roman" w:eastAsia="Calibri" w:hAnsi="Times New Roman"/>
          <w:sz w:val="24"/>
          <w:szCs w:val="24"/>
        </w:rPr>
        <w:t>2006 № 152-ФЗ «О персональных данных»; постановление Правительства Российской Федерации от 30</w:t>
      </w:r>
      <w:r w:rsidR="001F758D">
        <w:rPr>
          <w:rFonts w:ascii="Times New Roman" w:eastAsia="Calibri" w:hAnsi="Times New Roman"/>
          <w:sz w:val="24"/>
          <w:szCs w:val="24"/>
        </w:rPr>
        <w:t>.09.</w:t>
      </w:r>
      <w:r w:rsidRPr="00D87EBE">
        <w:rPr>
          <w:rFonts w:ascii="Times New Roman" w:eastAsia="Calibri" w:hAnsi="Times New Roman"/>
          <w:sz w:val="24"/>
          <w:szCs w:val="24"/>
        </w:rPr>
        <w:t xml:space="preserve">2004 № 506 «Об утверждении Положения о Федеральной налоговой службе»; приказ Минфина России от </w:t>
      </w:r>
      <w:r w:rsidR="001F758D">
        <w:rPr>
          <w:rFonts w:ascii="Times New Roman" w:eastAsia="Calibri" w:hAnsi="Times New Roman"/>
          <w:sz w:val="24"/>
          <w:szCs w:val="24"/>
        </w:rPr>
        <w:t>0</w:t>
      </w:r>
      <w:r w:rsidRPr="00D87EBE">
        <w:rPr>
          <w:rFonts w:ascii="Times New Roman" w:eastAsia="Calibri" w:hAnsi="Times New Roman"/>
          <w:sz w:val="24"/>
          <w:szCs w:val="24"/>
        </w:rPr>
        <w:t>2</w:t>
      </w:r>
      <w:r w:rsidR="001F758D">
        <w:rPr>
          <w:rFonts w:ascii="Times New Roman" w:eastAsia="Calibri" w:hAnsi="Times New Roman"/>
          <w:sz w:val="24"/>
          <w:szCs w:val="24"/>
        </w:rPr>
        <w:t>.07.</w:t>
      </w:r>
      <w:r w:rsidRPr="00D87EBE">
        <w:rPr>
          <w:rFonts w:ascii="Times New Roman" w:eastAsia="Calibri" w:hAnsi="Times New Roman"/>
          <w:sz w:val="24"/>
          <w:szCs w:val="24"/>
        </w:rPr>
        <w:t xml:space="preserve">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5E7341" w:rsidRPr="00D87EBE" w:rsidRDefault="00410107" w:rsidP="00986FCA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i/>
          <w:sz w:val="24"/>
          <w:szCs w:val="24"/>
        </w:rPr>
        <w:t>Главный</w:t>
      </w:r>
      <w:r w:rsidR="005E7341" w:rsidRPr="00D87EBE">
        <w:rPr>
          <w:rFonts w:ascii="Times New Roman" w:eastAsia="Calibri" w:hAnsi="Times New Roman"/>
          <w:i/>
          <w:sz w:val="24"/>
          <w:szCs w:val="24"/>
        </w:rPr>
        <w:t xml:space="preserve"> государственный налоговый инспектор</w:t>
      </w:r>
      <w:r w:rsidR="005E7341" w:rsidRPr="00D87EBE">
        <w:rPr>
          <w:rFonts w:ascii="Times New Roman" w:eastAsia="Calibri" w:hAnsi="Times New Roman"/>
          <w:sz w:val="24"/>
          <w:szCs w:val="24"/>
        </w:rPr>
        <w:t xml:space="preserve"> должен знать иные нормативные правовые акты</w:t>
      </w:r>
      <w:r w:rsidR="00BF2685" w:rsidRPr="00D87EBE">
        <w:rPr>
          <w:rFonts w:ascii="Times New Roman" w:eastAsia="Calibri" w:hAnsi="Times New Roman"/>
          <w:sz w:val="24"/>
          <w:szCs w:val="24"/>
        </w:rPr>
        <w:t xml:space="preserve"> </w:t>
      </w:r>
      <w:r w:rsidR="005E7341" w:rsidRPr="00D87EBE">
        <w:rPr>
          <w:rFonts w:ascii="Times New Roman" w:eastAsia="Calibri" w:hAnsi="Times New Roman"/>
          <w:sz w:val="24"/>
          <w:szCs w:val="24"/>
        </w:rPr>
        <w:t>и служебные документы, регулирующие вопросы, связанные с областью и видом его профессиональной служебной деятельности.</w:t>
      </w:r>
    </w:p>
    <w:p w:rsidR="000531C5" w:rsidRPr="00F62CDF" w:rsidRDefault="000531C5" w:rsidP="000531C5">
      <w:pPr>
        <w:pStyle w:val="aa"/>
        <w:numPr>
          <w:ilvl w:val="2"/>
          <w:numId w:val="17"/>
        </w:numPr>
        <w:ind w:left="1192" w:hanging="483"/>
        <w:jc w:val="both"/>
        <w:rPr>
          <w:rFonts w:ascii="Times New Roman" w:hAnsi="Times New Roman"/>
          <w:sz w:val="24"/>
          <w:szCs w:val="24"/>
          <w:lang w:val="ru-RU"/>
        </w:rPr>
      </w:pPr>
      <w:r w:rsidRPr="00F62CDF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Pr="00F62CDF">
        <w:rPr>
          <w:rFonts w:ascii="Times New Roman" w:hAnsi="Times New Roman"/>
          <w:sz w:val="24"/>
          <w:szCs w:val="24"/>
          <w:lang w:val="ru-RU"/>
        </w:rPr>
        <w:t>:</w:t>
      </w:r>
    </w:p>
    <w:p w:rsidR="00986FCA" w:rsidRDefault="000531C5" w:rsidP="00986FCA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hAnsi="Times New Roman"/>
          <w:sz w:val="24"/>
          <w:szCs w:val="24"/>
        </w:rPr>
        <w:t xml:space="preserve">- </w:t>
      </w:r>
      <w:r w:rsidRPr="00D87EBE">
        <w:rPr>
          <w:rFonts w:ascii="Times New Roman" w:eastAsia="Calibri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0531C5" w:rsidRPr="00D87EBE" w:rsidRDefault="00986FCA" w:rsidP="00986FCA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0531C5" w:rsidRPr="00D87EBE">
        <w:rPr>
          <w:rFonts w:ascii="Times New Roman" w:eastAsia="Calibri" w:hAnsi="Times New Roman"/>
          <w:sz w:val="24"/>
          <w:szCs w:val="24"/>
        </w:rPr>
        <w:t xml:space="preserve">основы налогообложения; основы финансовых и кредитных отношений; </w:t>
      </w:r>
    </w:p>
    <w:p w:rsidR="000531C5" w:rsidRPr="00D87EBE" w:rsidRDefault="000531C5" w:rsidP="000531C5">
      <w:pPr>
        <w:pStyle w:val="a8"/>
        <w:tabs>
          <w:tab w:val="left" w:pos="142"/>
        </w:tabs>
        <w:overflowPunct/>
        <w:autoSpaceDE/>
        <w:autoSpaceDN/>
        <w:adjustRightInd/>
        <w:ind w:left="708" w:firstLine="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 xml:space="preserve"> - общие положения о налоговом контроле; </w:t>
      </w:r>
    </w:p>
    <w:p w:rsidR="000531C5" w:rsidRPr="00D87EBE" w:rsidRDefault="000531C5" w:rsidP="000531C5">
      <w:pPr>
        <w:pStyle w:val="a8"/>
        <w:tabs>
          <w:tab w:val="left" w:pos="142"/>
        </w:tabs>
        <w:overflowPunct/>
        <w:autoSpaceDE/>
        <w:autoSpaceDN/>
        <w:adjustRightInd/>
        <w:ind w:left="708" w:firstLine="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>-  принципы формирования бюджетной системы Российской Федерации;</w:t>
      </w:r>
    </w:p>
    <w:p w:rsidR="000531C5" w:rsidRPr="00D87EBE" w:rsidRDefault="000531C5" w:rsidP="000531C5">
      <w:pPr>
        <w:pStyle w:val="a8"/>
        <w:tabs>
          <w:tab w:val="left" w:pos="142"/>
        </w:tabs>
        <w:overflowPunct/>
        <w:autoSpaceDE/>
        <w:autoSpaceDN/>
        <w:adjustRightInd/>
        <w:ind w:left="708" w:firstLine="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0531C5" w:rsidRPr="00D87EBE" w:rsidRDefault="000531C5" w:rsidP="000531C5">
      <w:pPr>
        <w:pStyle w:val="a8"/>
        <w:tabs>
          <w:tab w:val="left" w:pos="142"/>
        </w:tabs>
        <w:overflowPunct/>
        <w:autoSpaceDE/>
        <w:autoSpaceDN/>
        <w:adjustRightInd/>
        <w:ind w:left="708" w:firstLine="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 xml:space="preserve">- порядок проведения мероприятий налогового контроля; </w:t>
      </w:r>
    </w:p>
    <w:p w:rsidR="000531C5" w:rsidRPr="00D87EBE" w:rsidRDefault="000531C5" w:rsidP="000531C5">
      <w:pPr>
        <w:pStyle w:val="a8"/>
        <w:tabs>
          <w:tab w:val="left" w:pos="142"/>
        </w:tabs>
        <w:overflowPunct/>
        <w:autoSpaceDE/>
        <w:autoSpaceDN/>
        <w:adjustRightInd/>
        <w:ind w:left="708" w:firstLine="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 xml:space="preserve"> - принципы налогового администрирования.</w:t>
      </w:r>
    </w:p>
    <w:p w:rsidR="000531C5" w:rsidRPr="00D87EBE" w:rsidRDefault="000531C5" w:rsidP="000531C5">
      <w:pPr>
        <w:pStyle w:val="a8"/>
        <w:numPr>
          <w:ilvl w:val="1"/>
          <w:numId w:val="17"/>
        </w:numPr>
        <w:overflowPunct/>
        <w:ind w:hanging="86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 xml:space="preserve">Наличие </w:t>
      </w:r>
      <w:r w:rsidRPr="00F62CDF">
        <w:rPr>
          <w:rFonts w:ascii="Times New Roman" w:eastAsia="Calibri" w:hAnsi="Times New Roman"/>
          <w:sz w:val="24"/>
          <w:szCs w:val="24"/>
        </w:rPr>
        <w:t>функциональных знаний:</w:t>
      </w:r>
    </w:p>
    <w:p w:rsidR="000531C5" w:rsidRPr="00D87EBE" w:rsidRDefault="000531C5" w:rsidP="000531C5">
      <w:pPr>
        <w:widowControl w:val="0"/>
        <w:ind w:firstLine="709"/>
        <w:jc w:val="both"/>
        <w:rPr>
          <w:rFonts w:ascii="Times New Roman" w:eastAsia="Calibri" w:hAnsi="Times New Roman"/>
          <w:spacing w:val="-2"/>
          <w:sz w:val="24"/>
          <w:szCs w:val="24"/>
        </w:rPr>
      </w:pPr>
      <w:r w:rsidRPr="00D87EBE">
        <w:rPr>
          <w:rFonts w:ascii="Times New Roman" w:hAnsi="Times New Roman"/>
          <w:sz w:val="24"/>
          <w:szCs w:val="24"/>
          <w:lang w:bidi="en-US"/>
        </w:rPr>
        <w:t>-</w:t>
      </w:r>
      <w:r w:rsidR="00986FCA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D87EBE">
        <w:rPr>
          <w:rFonts w:ascii="Times New Roman" w:eastAsia="Calibri" w:hAnsi="Times New Roman"/>
          <w:spacing w:val="-2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</w:t>
      </w:r>
    </w:p>
    <w:p w:rsidR="000531C5" w:rsidRPr="00D87EBE" w:rsidRDefault="000531C5" w:rsidP="000531C5">
      <w:pPr>
        <w:widowControl w:val="0"/>
        <w:ind w:firstLine="709"/>
        <w:jc w:val="both"/>
        <w:rPr>
          <w:rFonts w:ascii="Times New Roman" w:eastAsia="Calibri" w:hAnsi="Times New Roman"/>
          <w:spacing w:val="-2"/>
          <w:sz w:val="24"/>
          <w:szCs w:val="24"/>
        </w:rPr>
      </w:pPr>
      <w:r w:rsidRPr="00D87EBE">
        <w:rPr>
          <w:rFonts w:ascii="Times New Roman" w:eastAsia="Calibri" w:hAnsi="Times New Roman"/>
          <w:spacing w:val="-2"/>
          <w:sz w:val="24"/>
          <w:szCs w:val="24"/>
        </w:rPr>
        <w:t xml:space="preserve">- 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порядке; </w:t>
      </w:r>
    </w:p>
    <w:p w:rsidR="000531C5" w:rsidRPr="00D87EBE" w:rsidRDefault="000531C5" w:rsidP="000531C5">
      <w:pPr>
        <w:widowControl w:val="0"/>
        <w:ind w:firstLine="709"/>
        <w:jc w:val="both"/>
        <w:rPr>
          <w:rFonts w:ascii="Times New Roman" w:eastAsia="Calibri" w:hAnsi="Times New Roman"/>
          <w:spacing w:val="-2"/>
          <w:sz w:val="24"/>
          <w:szCs w:val="24"/>
        </w:rPr>
      </w:pPr>
      <w:r w:rsidRPr="00D87EBE">
        <w:rPr>
          <w:rFonts w:ascii="Times New Roman" w:eastAsia="Calibri" w:hAnsi="Times New Roman"/>
          <w:spacing w:val="-2"/>
          <w:sz w:val="24"/>
          <w:szCs w:val="24"/>
        </w:rPr>
        <w:t xml:space="preserve">- судебная практика в области разрешения налоговых споров; </w:t>
      </w:r>
    </w:p>
    <w:p w:rsidR="000531C5" w:rsidRPr="00D87EBE" w:rsidRDefault="000531C5" w:rsidP="000531C5">
      <w:pPr>
        <w:widowControl w:val="0"/>
        <w:ind w:firstLine="709"/>
        <w:jc w:val="both"/>
        <w:rPr>
          <w:rFonts w:ascii="Times New Roman" w:eastAsia="Calibri" w:hAnsi="Times New Roman"/>
          <w:spacing w:val="-2"/>
          <w:sz w:val="24"/>
          <w:szCs w:val="24"/>
        </w:rPr>
      </w:pPr>
      <w:r w:rsidRPr="00D87EBE">
        <w:rPr>
          <w:rFonts w:ascii="Times New Roman" w:eastAsia="Calibri" w:hAnsi="Times New Roman"/>
          <w:spacing w:val="-2"/>
          <w:sz w:val="24"/>
          <w:szCs w:val="24"/>
        </w:rPr>
        <w:t>- основные направления организации работы с налогоплательщиками; принципы предоставления государственных услуг;</w:t>
      </w:r>
    </w:p>
    <w:p w:rsidR="000531C5" w:rsidRPr="00D87EBE" w:rsidRDefault="000531C5" w:rsidP="000531C5">
      <w:pPr>
        <w:widowControl w:val="0"/>
        <w:ind w:firstLine="709"/>
        <w:jc w:val="both"/>
        <w:rPr>
          <w:rFonts w:ascii="Times New Roman" w:eastAsia="Calibri" w:hAnsi="Times New Roman"/>
          <w:spacing w:val="-2"/>
          <w:sz w:val="24"/>
          <w:szCs w:val="24"/>
        </w:rPr>
      </w:pPr>
      <w:r w:rsidRPr="00D87EBE">
        <w:rPr>
          <w:rFonts w:ascii="Times New Roman" w:eastAsia="Calibri" w:hAnsi="Times New Roman"/>
          <w:spacing w:val="-2"/>
          <w:sz w:val="24"/>
          <w:szCs w:val="24"/>
        </w:rPr>
        <w:t xml:space="preserve">- требования к предоставлению государственных услуг; </w:t>
      </w:r>
    </w:p>
    <w:p w:rsidR="000531C5" w:rsidRPr="00D87EBE" w:rsidRDefault="000531C5" w:rsidP="000531C5">
      <w:pPr>
        <w:widowControl w:val="0"/>
        <w:ind w:left="708" w:firstLine="1"/>
        <w:rPr>
          <w:rFonts w:ascii="Times New Roman" w:eastAsia="Calibri" w:hAnsi="Times New Roman"/>
          <w:spacing w:val="-2"/>
          <w:sz w:val="24"/>
          <w:szCs w:val="24"/>
        </w:rPr>
      </w:pPr>
      <w:r w:rsidRPr="00D87EBE">
        <w:rPr>
          <w:rFonts w:ascii="Times New Roman" w:eastAsia="Calibri" w:hAnsi="Times New Roman"/>
          <w:spacing w:val="-2"/>
          <w:sz w:val="24"/>
          <w:szCs w:val="24"/>
        </w:rPr>
        <w:t>- порядок предоставления государственных услуг в электронной форме;</w:t>
      </w:r>
    </w:p>
    <w:p w:rsidR="000531C5" w:rsidRPr="00D87EBE" w:rsidRDefault="000531C5" w:rsidP="000531C5">
      <w:pPr>
        <w:widowControl w:val="0"/>
        <w:ind w:firstLine="709"/>
        <w:rPr>
          <w:rFonts w:ascii="Times New Roman" w:eastAsia="Calibri" w:hAnsi="Times New Roman"/>
          <w:spacing w:val="-2"/>
          <w:sz w:val="24"/>
          <w:szCs w:val="24"/>
        </w:rPr>
      </w:pPr>
      <w:r w:rsidRPr="00D87EBE">
        <w:rPr>
          <w:rFonts w:ascii="Times New Roman" w:eastAsia="Calibri" w:hAnsi="Times New Roman"/>
          <w:spacing w:val="-2"/>
          <w:sz w:val="24"/>
          <w:szCs w:val="24"/>
        </w:rPr>
        <w:t xml:space="preserve">- понятие и принципы функционирования, назначение портала государственных услуг; </w:t>
      </w:r>
    </w:p>
    <w:p w:rsidR="000531C5" w:rsidRPr="00D87EBE" w:rsidRDefault="000531C5" w:rsidP="00986FCA">
      <w:pPr>
        <w:widowControl w:val="0"/>
        <w:ind w:firstLine="709"/>
        <w:jc w:val="both"/>
        <w:rPr>
          <w:rFonts w:ascii="Times New Roman" w:eastAsia="Calibri" w:hAnsi="Times New Roman"/>
          <w:spacing w:val="-2"/>
          <w:sz w:val="24"/>
          <w:szCs w:val="24"/>
        </w:rPr>
      </w:pPr>
      <w:r w:rsidRPr="00D87EBE">
        <w:rPr>
          <w:rFonts w:ascii="Times New Roman" w:eastAsia="Calibri" w:hAnsi="Times New Roman"/>
          <w:spacing w:val="-2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0531C5" w:rsidRPr="00D87EBE" w:rsidRDefault="000531C5" w:rsidP="00986FCA">
      <w:pPr>
        <w:widowControl w:val="0"/>
        <w:ind w:firstLine="709"/>
        <w:jc w:val="both"/>
        <w:rPr>
          <w:rFonts w:ascii="Times New Roman" w:eastAsia="Calibri" w:hAnsi="Times New Roman"/>
          <w:spacing w:val="-2"/>
          <w:sz w:val="24"/>
          <w:szCs w:val="24"/>
        </w:rPr>
      </w:pPr>
      <w:r w:rsidRPr="00D87EBE">
        <w:rPr>
          <w:rFonts w:ascii="Times New Roman" w:eastAsia="Calibri" w:hAnsi="Times New Roman"/>
          <w:spacing w:val="-2"/>
          <w:sz w:val="24"/>
          <w:szCs w:val="24"/>
        </w:rPr>
        <w:t>- централизованная и смешанная формы ведения делопроизводства;</w:t>
      </w:r>
    </w:p>
    <w:p w:rsidR="000531C5" w:rsidRPr="00D87EBE" w:rsidRDefault="000531C5" w:rsidP="00986FCA">
      <w:pPr>
        <w:widowControl w:val="0"/>
        <w:ind w:firstLine="709"/>
        <w:jc w:val="both"/>
        <w:rPr>
          <w:rFonts w:ascii="Times New Roman" w:eastAsia="Calibri" w:hAnsi="Times New Roman"/>
          <w:spacing w:val="-2"/>
          <w:sz w:val="24"/>
          <w:szCs w:val="24"/>
        </w:rPr>
      </w:pPr>
      <w:r w:rsidRPr="00D87EBE">
        <w:rPr>
          <w:rFonts w:ascii="Times New Roman" w:eastAsia="Calibri" w:hAnsi="Times New Roman"/>
          <w:spacing w:val="-2"/>
          <w:sz w:val="24"/>
          <w:szCs w:val="24"/>
        </w:rPr>
        <w:t>-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0531C5" w:rsidRPr="00D87EBE" w:rsidRDefault="000531C5" w:rsidP="00986FCA">
      <w:pPr>
        <w:widowControl w:val="0"/>
        <w:ind w:firstLine="709"/>
        <w:jc w:val="both"/>
        <w:rPr>
          <w:rFonts w:ascii="Times New Roman" w:eastAsia="Calibri" w:hAnsi="Times New Roman"/>
          <w:spacing w:val="-2"/>
          <w:sz w:val="24"/>
          <w:szCs w:val="24"/>
        </w:rPr>
      </w:pPr>
      <w:r w:rsidRPr="00D87EBE">
        <w:rPr>
          <w:rFonts w:ascii="Times New Roman" w:eastAsia="Calibri" w:hAnsi="Times New Roman"/>
          <w:spacing w:val="-2"/>
          <w:sz w:val="24"/>
          <w:szCs w:val="24"/>
        </w:rPr>
        <w:t>- система технической и противопожарной безопасности.</w:t>
      </w:r>
    </w:p>
    <w:p w:rsidR="00D65180" w:rsidRPr="00D87EBE" w:rsidRDefault="00452137" w:rsidP="0013503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 xml:space="preserve">6.6. Наличие </w:t>
      </w:r>
      <w:r w:rsidRPr="00F62CDF">
        <w:rPr>
          <w:rFonts w:ascii="Times New Roman" w:eastAsia="Calibri" w:hAnsi="Times New Roman"/>
          <w:sz w:val="24"/>
          <w:szCs w:val="24"/>
        </w:rPr>
        <w:t>базовых умений:</w:t>
      </w:r>
      <w:r w:rsidRPr="00D87EBE">
        <w:rPr>
          <w:rFonts w:ascii="Times New Roman" w:eastAsia="Calibri" w:hAnsi="Times New Roman"/>
          <w:sz w:val="24"/>
          <w:szCs w:val="24"/>
        </w:rPr>
        <w:t xml:space="preserve"> </w:t>
      </w:r>
    </w:p>
    <w:p w:rsidR="00D65180" w:rsidRPr="00D87EBE" w:rsidRDefault="00D65180" w:rsidP="0013503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 xml:space="preserve">- </w:t>
      </w:r>
      <w:r w:rsidR="007311C9" w:rsidRPr="00D87EBE">
        <w:rPr>
          <w:rFonts w:ascii="Times New Roman" w:eastAsia="Calibri" w:hAnsi="Times New Roman"/>
          <w:sz w:val="24"/>
          <w:szCs w:val="24"/>
        </w:rPr>
        <w:t xml:space="preserve"> </w:t>
      </w:r>
      <w:r w:rsidRPr="00D87EBE">
        <w:rPr>
          <w:rFonts w:ascii="Times New Roman" w:eastAsia="Calibri" w:hAnsi="Times New Roman"/>
          <w:sz w:val="24"/>
          <w:szCs w:val="24"/>
        </w:rPr>
        <w:t>умение мыслить системно (стратегически);</w:t>
      </w:r>
    </w:p>
    <w:p w:rsidR="00D65180" w:rsidRPr="00D87EBE" w:rsidRDefault="00D65180" w:rsidP="0013503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65180" w:rsidRPr="00D87EBE" w:rsidRDefault="00D65180" w:rsidP="0013503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>- коммуникативные умения;</w:t>
      </w:r>
    </w:p>
    <w:p w:rsidR="00D65180" w:rsidRPr="00D87EBE" w:rsidRDefault="00D65180" w:rsidP="0013503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>- умение управлять изменениями.</w:t>
      </w:r>
    </w:p>
    <w:p w:rsidR="0013160B" w:rsidRPr="00A0464A" w:rsidRDefault="00136A59" w:rsidP="00135030">
      <w:pPr>
        <w:pStyle w:val="a8"/>
        <w:numPr>
          <w:ilvl w:val="1"/>
          <w:numId w:val="9"/>
        </w:numPr>
        <w:overflowPunct/>
        <w:ind w:hanging="86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0464A">
        <w:rPr>
          <w:rFonts w:ascii="Times New Roman" w:eastAsia="Calibri" w:hAnsi="Times New Roman"/>
          <w:sz w:val="24"/>
          <w:szCs w:val="24"/>
        </w:rPr>
        <w:t xml:space="preserve">Наличие профессиональных умений: </w:t>
      </w:r>
    </w:p>
    <w:p w:rsidR="005D5951" w:rsidRPr="00A0464A" w:rsidRDefault="008E445A" w:rsidP="00135030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bookmarkStart w:id="7" w:name="_Toc477362600"/>
      <w:r w:rsidRPr="00A0464A">
        <w:rPr>
          <w:rFonts w:ascii="Times New Roman" w:hAnsi="Times New Roman"/>
          <w:sz w:val="24"/>
          <w:szCs w:val="24"/>
        </w:rPr>
        <w:lastRenderedPageBreak/>
        <w:t xml:space="preserve">- </w:t>
      </w:r>
      <w:bookmarkEnd w:id="7"/>
      <w:r w:rsidR="00922734" w:rsidRPr="00A0464A">
        <w:rPr>
          <w:rFonts w:ascii="Times New Roman" w:hAnsi="Times New Roman"/>
          <w:sz w:val="24"/>
          <w:szCs w:val="24"/>
        </w:rPr>
        <w:t>о</w:t>
      </w:r>
      <w:r w:rsidR="00922734" w:rsidRPr="00A0464A">
        <w:rPr>
          <w:rFonts w:ascii="Times New Roman" w:hAnsi="Times New Roman"/>
          <w:sz w:val="24"/>
          <w:szCs w:val="24"/>
          <w:lang w:eastAsia="ru-RU"/>
        </w:rPr>
        <w:t>формление и предъявление в Арбитражные суды и суды общей юрисдикции исковы</w:t>
      </w:r>
      <w:r w:rsidR="0035025E" w:rsidRPr="00A0464A">
        <w:rPr>
          <w:rFonts w:ascii="Times New Roman" w:hAnsi="Times New Roman"/>
          <w:sz w:val="24"/>
          <w:szCs w:val="24"/>
          <w:lang w:eastAsia="ru-RU"/>
        </w:rPr>
        <w:t>х</w:t>
      </w:r>
      <w:r w:rsidR="00922734" w:rsidRPr="00A0464A">
        <w:rPr>
          <w:rFonts w:ascii="Times New Roman" w:hAnsi="Times New Roman"/>
          <w:sz w:val="24"/>
          <w:szCs w:val="24"/>
          <w:lang w:eastAsia="ru-RU"/>
        </w:rPr>
        <w:t xml:space="preserve"> заявлени</w:t>
      </w:r>
      <w:r w:rsidR="0035025E" w:rsidRPr="00A0464A">
        <w:rPr>
          <w:rFonts w:ascii="Times New Roman" w:hAnsi="Times New Roman"/>
          <w:sz w:val="24"/>
          <w:szCs w:val="24"/>
          <w:lang w:eastAsia="ru-RU"/>
        </w:rPr>
        <w:t>й</w:t>
      </w:r>
      <w:r w:rsidR="00922734" w:rsidRPr="00A0464A">
        <w:rPr>
          <w:rFonts w:ascii="Times New Roman" w:hAnsi="Times New Roman"/>
          <w:sz w:val="24"/>
          <w:szCs w:val="24"/>
          <w:lang w:eastAsia="ru-RU"/>
        </w:rPr>
        <w:t xml:space="preserve"> по всем основаниям в соответствии с законодательством Российской Федерации, участие в рассмотрении дел в суде, подготовка необходимых документов, материал</w:t>
      </w:r>
      <w:r w:rsidR="00F940D9" w:rsidRPr="00A0464A">
        <w:rPr>
          <w:rFonts w:ascii="Times New Roman" w:hAnsi="Times New Roman"/>
          <w:sz w:val="24"/>
          <w:szCs w:val="24"/>
          <w:lang w:eastAsia="ru-RU"/>
        </w:rPr>
        <w:t>ов</w:t>
      </w:r>
      <w:r w:rsidR="00922734" w:rsidRPr="00A0464A">
        <w:rPr>
          <w:rFonts w:ascii="Times New Roman" w:hAnsi="Times New Roman"/>
          <w:sz w:val="24"/>
          <w:szCs w:val="24"/>
          <w:lang w:eastAsia="ru-RU"/>
        </w:rPr>
        <w:t>, доказательств по исковой работе инспекции. Подгот</w:t>
      </w:r>
      <w:r w:rsidR="00F940D9" w:rsidRPr="00A0464A">
        <w:rPr>
          <w:rFonts w:ascii="Times New Roman" w:hAnsi="Times New Roman"/>
          <w:sz w:val="24"/>
          <w:szCs w:val="24"/>
          <w:lang w:eastAsia="ru-RU"/>
        </w:rPr>
        <w:t>овка</w:t>
      </w:r>
      <w:r w:rsidR="00922734" w:rsidRPr="00A0464A">
        <w:rPr>
          <w:rFonts w:ascii="Times New Roman" w:hAnsi="Times New Roman"/>
          <w:sz w:val="24"/>
          <w:szCs w:val="24"/>
          <w:lang w:eastAsia="ru-RU"/>
        </w:rPr>
        <w:t xml:space="preserve"> отзыв</w:t>
      </w:r>
      <w:r w:rsidR="00F940D9" w:rsidRPr="00A0464A">
        <w:rPr>
          <w:rFonts w:ascii="Times New Roman" w:hAnsi="Times New Roman"/>
          <w:sz w:val="24"/>
          <w:szCs w:val="24"/>
          <w:lang w:eastAsia="ru-RU"/>
        </w:rPr>
        <w:t>ов</w:t>
      </w:r>
      <w:r w:rsidR="00922734" w:rsidRPr="00A0464A">
        <w:rPr>
          <w:rFonts w:ascii="Times New Roman" w:hAnsi="Times New Roman"/>
          <w:sz w:val="24"/>
          <w:szCs w:val="24"/>
          <w:lang w:eastAsia="ru-RU"/>
        </w:rPr>
        <w:t xml:space="preserve"> на исковые заявления налогоплательщиков к Межрайонной Инспекции Федеральной налоговой службу №12 по Приморскому краю, подгот</w:t>
      </w:r>
      <w:r w:rsidR="00F940D9" w:rsidRPr="00A0464A">
        <w:rPr>
          <w:rFonts w:ascii="Times New Roman" w:hAnsi="Times New Roman"/>
          <w:sz w:val="24"/>
          <w:szCs w:val="24"/>
          <w:lang w:eastAsia="ru-RU"/>
        </w:rPr>
        <w:t>овка</w:t>
      </w:r>
      <w:r w:rsidR="00922734" w:rsidRPr="00A0464A">
        <w:rPr>
          <w:rFonts w:ascii="Times New Roman" w:hAnsi="Times New Roman"/>
          <w:sz w:val="24"/>
          <w:szCs w:val="24"/>
          <w:lang w:eastAsia="ru-RU"/>
        </w:rPr>
        <w:t xml:space="preserve"> кассационны</w:t>
      </w:r>
      <w:r w:rsidR="00F940D9" w:rsidRPr="00A0464A">
        <w:rPr>
          <w:rFonts w:ascii="Times New Roman" w:hAnsi="Times New Roman"/>
          <w:sz w:val="24"/>
          <w:szCs w:val="24"/>
          <w:lang w:eastAsia="ru-RU"/>
        </w:rPr>
        <w:t>х</w:t>
      </w:r>
      <w:r w:rsidR="00922734" w:rsidRPr="00A0464A">
        <w:rPr>
          <w:rFonts w:ascii="Times New Roman" w:hAnsi="Times New Roman"/>
          <w:sz w:val="24"/>
          <w:szCs w:val="24"/>
          <w:lang w:eastAsia="ru-RU"/>
        </w:rPr>
        <w:t xml:space="preserve"> жалоб, апелляционны</w:t>
      </w:r>
      <w:r w:rsidR="00F940D9" w:rsidRPr="00A0464A">
        <w:rPr>
          <w:rFonts w:ascii="Times New Roman" w:hAnsi="Times New Roman"/>
          <w:sz w:val="24"/>
          <w:szCs w:val="24"/>
          <w:lang w:eastAsia="ru-RU"/>
        </w:rPr>
        <w:t>х</w:t>
      </w:r>
      <w:r w:rsidR="00922734" w:rsidRPr="00A0464A">
        <w:rPr>
          <w:rFonts w:ascii="Times New Roman" w:hAnsi="Times New Roman"/>
          <w:sz w:val="24"/>
          <w:szCs w:val="24"/>
          <w:lang w:eastAsia="ru-RU"/>
        </w:rPr>
        <w:t xml:space="preserve"> жалоб в Арбитражные суды и суды общей юрисдикции.</w:t>
      </w:r>
    </w:p>
    <w:p w:rsidR="00136A59" w:rsidRPr="00D87EBE" w:rsidRDefault="00136A59" w:rsidP="00135030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 xml:space="preserve">Наличие </w:t>
      </w:r>
      <w:r w:rsidR="00AD6AA8" w:rsidRPr="00F62CDF">
        <w:rPr>
          <w:rFonts w:ascii="Times New Roman" w:eastAsia="Calibri" w:hAnsi="Times New Roman"/>
          <w:sz w:val="24"/>
          <w:szCs w:val="24"/>
        </w:rPr>
        <w:t>функциональных умений</w:t>
      </w:r>
      <w:r w:rsidRPr="00F62CDF">
        <w:rPr>
          <w:rFonts w:ascii="Times New Roman" w:eastAsia="Calibri" w:hAnsi="Times New Roman"/>
          <w:sz w:val="24"/>
          <w:szCs w:val="24"/>
        </w:rPr>
        <w:t>:</w:t>
      </w:r>
    </w:p>
    <w:p w:rsidR="00244CFF" w:rsidRPr="00D87EBE" w:rsidRDefault="009F03DB" w:rsidP="00244CFF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87EBE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244CFF" w:rsidRPr="00D87EBE">
        <w:rPr>
          <w:rFonts w:ascii="Times New Roman" w:hAnsi="Times New Roman"/>
          <w:sz w:val="24"/>
          <w:szCs w:val="24"/>
          <w:lang w:bidi="en-US"/>
        </w:rPr>
        <w:t xml:space="preserve">разработка, рассмотрение и согласование проектов </w:t>
      </w:r>
      <w:r w:rsidR="00AA2B89">
        <w:rPr>
          <w:rFonts w:ascii="Times New Roman" w:hAnsi="Times New Roman"/>
          <w:sz w:val="24"/>
          <w:szCs w:val="24"/>
          <w:lang w:bidi="en-US"/>
        </w:rPr>
        <w:t>нормативных и не</w:t>
      </w:r>
      <w:r w:rsidR="00244CFF" w:rsidRPr="00D87EBE">
        <w:rPr>
          <w:rFonts w:ascii="Times New Roman" w:hAnsi="Times New Roman"/>
          <w:sz w:val="24"/>
          <w:szCs w:val="24"/>
          <w:lang w:bidi="en-US"/>
        </w:rPr>
        <w:t>нормативных правовых актов и других документов;</w:t>
      </w:r>
    </w:p>
    <w:p w:rsidR="00244CFF" w:rsidRPr="00D87EBE" w:rsidRDefault="00244CFF" w:rsidP="00244CFF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87EBE">
        <w:rPr>
          <w:rFonts w:ascii="Times New Roman" w:hAnsi="Times New Roman"/>
          <w:sz w:val="24"/>
          <w:szCs w:val="24"/>
          <w:lang w:bidi="en-US"/>
        </w:rPr>
        <w:t xml:space="preserve">- подготовка официальных отзывов на проекты </w:t>
      </w:r>
      <w:r w:rsidR="00AA2B89">
        <w:rPr>
          <w:rFonts w:ascii="Times New Roman" w:hAnsi="Times New Roman"/>
          <w:sz w:val="24"/>
          <w:szCs w:val="24"/>
          <w:lang w:bidi="en-US"/>
        </w:rPr>
        <w:t>нормативных и не</w:t>
      </w:r>
      <w:r w:rsidRPr="00D87EBE">
        <w:rPr>
          <w:rFonts w:ascii="Times New Roman" w:hAnsi="Times New Roman"/>
          <w:sz w:val="24"/>
          <w:szCs w:val="24"/>
          <w:lang w:bidi="en-US"/>
        </w:rPr>
        <w:t>нормативных правовых актов;</w:t>
      </w:r>
    </w:p>
    <w:p w:rsidR="00244CFF" w:rsidRPr="00D87EBE" w:rsidRDefault="00244CFF" w:rsidP="00244CFF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87EBE">
        <w:rPr>
          <w:rFonts w:ascii="Times New Roman" w:hAnsi="Times New Roman"/>
          <w:sz w:val="24"/>
          <w:szCs w:val="24"/>
          <w:lang w:bidi="en-US"/>
        </w:rPr>
        <w:t>- подготовка методических рекомендаций, разъяснений;</w:t>
      </w:r>
    </w:p>
    <w:p w:rsidR="00244CFF" w:rsidRPr="00D87EBE" w:rsidRDefault="00244CFF" w:rsidP="00244CFF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87EBE">
        <w:rPr>
          <w:rFonts w:ascii="Times New Roman" w:hAnsi="Times New Roman"/>
          <w:sz w:val="24"/>
          <w:szCs w:val="24"/>
          <w:lang w:bidi="en-US"/>
        </w:rPr>
        <w:t>- подготовка аналитических, информационных и других материалов;</w:t>
      </w:r>
    </w:p>
    <w:p w:rsidR="00244CFF" w:rsidRPr="00D87EBE" w:rsidRDefault="00244CFF" w:rsidP="00244CFF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87EBE">
        <w:rPr>
          <w:rFonts w:ascii="Times New Roman" w:hAnsi="Times New Roman"/>
          <w:sz w:val="24"/>
          <w:szCs w:val="24"/>
          <w:lang w:bidi="en-US"/>
        </w:rPr>
        <w:t>- организация и проведение мониторинга применения законодательства.</w:t>
      </w:r>
    </w:p>
    <w:p w:rsidR="00D65180" w:rsidRDefault="00244CFF" w:rsidP="00244CFF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87EBE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7311C9" w:rsidRPr="00D87EBE">
        <w:rPr>
          <w:rFonts w:ascii="Times New Roman" w:hAnsi="Times New Roman"/>
          <w:sz w:val="24"/>
          <w:szCs w:val="24"/>
          <w:lang w:bidi="en-US"/>
        </w:rPr>
        <w:t xml:space="preserve">работа с информационными ресурсами по </w:t>
      </w:r>
      <w:r w:rsidR="006914EF" w:rsidRPr="00D87EBE">
        <w:rPr>
          <w:rFonts w:ascii="Times New Roman" w:hAnsi="Times New Roman"/>
          <w:sz w:val="24"/>
          <w:szCs w:val="24"/>
          <w:lang w:bidi="en-US"/>
        </w:rPr>
        <w:t>учету исков по дела</w:t>
      </w:r>
      <w:r w:rsidR="00AA2B89">
        <w:rPr>
          <w:rFonts w:ascii="Times New Roman" w:hAnsi="Times New Roman"/>
          <w:sz w:val="24"/>
          <w:szCs w:val="24"/>
          <w:lang w:bidi="en-US"/>
        </w:rPr>
        <w:t>м с участием налоговых органов.</w:t>
      </w:r>
    </w:p>
    <w:p w:rsidR="00AA2B89" w:rsidRPr="00D87EBE" w:rsidRDefault="00AA2B89" w:rsidP="00244CFF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405C5D" w:rsidRPr="00D87EBE" w:rsidRDefault="00405C5D" w:rsidP="00135030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405C5D" w:rsidRPr="00D87EBE" w:rsidRDefault="00405C5D" w:rsidP="00135030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D87EBE" w:rsidRDefault="00405C5D" w:rsidP="00135030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D13B71" w:rsidRPr="00D87EBE">
        <w:rPr>
          <w:rFonts w:ascii="Times New Roman" w:eastAsia="Calibri" w:hAnsi="Times New Roman"/>
          <w:i/>
          <w:sz w:val="24"/>
          <w:szCs w:val="24"/>
        </w:rPr>
        <w:t>главного</w:t>
      </w:r>
      <w:r w:rsidRPr="00D87EBE">
        <w:rPr>
          <w:rFonts w:ascii="Times New Roman" w:hAnsi="Times New Roman"/>
          <w:i/>
          <w:sz w:val="24"/>
          <w:szCs w:val="24"/>
          <w:lang w:eastAsia="ru-RU"/>
        </w:rPr>
        <w:t xml:space="preserve"> государственного налогового инспектора,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62CDF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F62CDF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F62CDF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F62CDF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F62CDF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F62CDF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F62CDF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D87EBE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87EBE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D87EB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AA2B89">
        <w:rPr>
          <w:rFonts w:ascii="Times New Roman" w:hAnsi="Times New Roman"/>
          <w:sz w:val="24"/>
          <w:szCs w:val="24"/>
          <w:lang w:eastAsia="ru-RU"/>
        </w:rPr>
        <w:t>№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 79-ФЗ "О государственной гражданской службе Российской Федерации" (далее – закон №79-ФЗ).</w:t>
      </w:r>
    </w:p>
    <w:p w:rsidR="007A2DB5" w:rsidRPr="00D87EBE" w:rsidRDefault="00777E4F" w:rsidP="00135030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r w:rsidR="00005EDD" w:rsidRPr="00D87EBE">
        <w:rPr>
          <w:rFonts w:ascii="Times New Roman" w:hAnsi="Times New Roman"/>
          <w:i/>
          <w:sz w:val="24"/>
          <w:szCs w:val="24"/>
          <w:lang w:eastAsia="ru-RU"/>
        </w:rPr>
        <w:t>правовой</w:t>
      </w:r>
      <w:r w:rsidR="00005EDD" w:rsidRPr="00D87E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87EBE">
        <w:rPr>
          <w:rFonts w:ascii="Times New Roman" w:hAnsi="Times New Roman"/>
          <w:i/>
          <w:sz w:val="24"/>
          <w:szCs w:val="24"/>
          <w:lang w:eastAsia="ru-RU"/>
        </w:rPr>
        <w:t xml:space="preserve">отдел, </w:t>
      </w:r>
      <w:r w:rsidR="00D13B71" w:rsidRPr="00D87EBE">
        <w:rPr>
          <w:rFonts w:ascii="Times New Roman" w:eastAsia="Calibri" w:hAnsi="Times New Roman"/>
          <w:i/>
          <w:sz w:val="24"/>
          <w:szCs w:val="24"/>
        </w:rPr>
        <w:t>главный</w:t>
      </w:r>
      <w:r w:rsidRPr="00D87EBE">
        <w:rPr>
          <w:rFonts w:ascii="Times New Roman" w:hAnsi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2CDF">
        <w:rPr>
          <w:rFonts w:ascii="Times New Roman" w:hAnsi="Times New Roman"/>
          <w:sz w:val="24"/>
          <w:szCs w:val="24"/>
          <w:lang w:eastAsia="ru-RU"/>
        </w:rPr>
        <w:t>обязан: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A6DE2" w:rsidRPr="00D87EBE" w:rsidRDefault="00321444" w:rsidP="00986FC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8.1. </w:t>
      </w:r>
      <w:r w:rsidR="000531C5" w:rsidRPr="00D87EBE">
        <w:rPr>
          <w:rFonts w:ascii="Times New Roman" w:hAnsi="Times New Roman"/>
          <w:sz w:val="24"/>
          <w:szCs w:val="24"/>
          <w:lang w:eastAsia="ru-RU"/>
        </w:rPr>
        <w:t xml:space="preserve">Оформлять и предъявлять в Арбитражные суды и суды общей юрисдикции исковые заявления по всем основаниям в соответствии с законодательством Российской Федерации, участвовать в рассмотрении дел в суде. Готовить необходимые документы, материалы, доказательства по исковой работе инспекции. Подготавливать отзывы на исковые заявления налогоплательщиков к Межрайонной </w:t>
      </w:r>
      <w:r w:rsidR="00F62CDF">
        <w:rPr>
          <w:rFonts w:ascii="Times New Roman" w:hAnsi="Times New Roman"/>
          <w:sz w:val="24"/>
          <w:szCs w:val="24"/>
          <w:lang w:eastAsia="ru-RU"/>
        </w:rPr>
        <w:t>и</w:t>
      </w:r>
      <w:r w:rsidR="000531C5" w:rsidRPr="00D87EBE">
        <w:rPr>
          <w:rFonts w:ascii="Times New Roman" w:hAnsi="Times New Roman"/>
          <w:sz w:val="24"/>
          <w:szCs w:val="24"/>
          <w:lang w:eastAsia="ru-RU"/>
        </w:rPr>
        <w:t xml:space="preserve">нспекции Федеральной налоговой службу №12 по Приморскому краю, подготавливать кассационные жалобы, апелляционные жалобы в Арбитражные суды и суды общей юрисдикции. Формировать пакет документов для направления в суд, в соответствии с приказами Межрайонной </w:t>
      </w:r>
      <w:r w:rsidR="00F62CDF">
        <w:rPr>
          <w:rFonts w:ascii="Times New Roman" w:hAnsi="Times New Roman"/>
          <w:sz w:val="24"/>
          <w:szCs w:val="24"/>
          <w:lang w:eastAsia="ru-RU"/>
        </w:rPr>
        <w:t>и</w:t>
      </w:r>
      <w:r w:rsidR="000531C5" w:rsidRPr="00D87EBE">
        <w:rPr>
          <w:rFonts w:ascii="Times New Roman" w:hAnsi="Times New Roman"/>
          <w:sz w:val="24"/>
          <w:szCs w:val="24"/>
          <w:lang w:eastAsia="ru-RU"/>
        </w:rPr>
        <w:t>нспекции Федеральной налоговой службу №12 по Приморскому краю. Регистрировать исковые заявления с приложениями (отзыв на иск) в системе ЭОД. В соответствии с определением суда подготавливать необходимые документы, запрашиваемые судом. Готовиться к судебным разбирательствам. Обжаловать в случае необходимости решение суда в установленном  законодательством порядке. Отражать результаты рассмотрения дела в системе ЭОД. Подготавливать соответствующий обзор судебной практики;</w:t>
      </w:r>
    </w:p>
    <w:p w:rsidR="005A6DE2" w:rsidRPr="00D87EBE" w:rsidRDefault="00321444" w:rsidP="005A6DE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8.2. </w:t>
      </w:r>
      <w:r w:rsidR="005A6DE2" w:rsidRPr="00D87EBE">
        <w:rPr>
          <w:rFonts w:ascii="Times New Roman" w:hAnsi="Times New Roman"/>
          <w:bCs/>
          <w:sz w:val="24"/>
          <w:szCs w:val="24"/>
          <w:lang w:eastAsia="ru-RU"/>
        </w:rPr>
        <w:t xml:space="preserve">Рассматривать проект решения </w:t>
      </w:r>
      <w:r w:rsidR="005A6DE2" w:rsidRPr="00D87EBE">
        <w:rPr>
          <w:rFonts w:ascii="Times New Roman" w:hAnsi="Times New Roman"/>
          <w:sz w:val="24"/>
          <w:szCs w:val="24"/>
          <w:lang w:eastAsia="ru-RU"/>
        </w:rPr>
        <w:t xml:space="preserve">(по материалам камеральных, выездных проверок физических лиц и юридических лиц) </w:t>
      </w:r>
      <w:r w:rsidR="005A6DE2" w:rsidRPr="00D87EBE">
        <w:rPr>
          <w:rFonts w:ascii="Times New Roman" w:hAnsi="Times New Roman"/>
          <w:bCs/>
          <w:sz w:val="24"/>
          <w:szCs w:val="24"/>
          <w:lang w:eastAsia="ru-RU"/>
        </w:rPr>
        <w:t>и приложенных к нему материалы, проверив</w:t>
      </w:r>
      <w:r w:rsidR="005A6DE2" w:rsidRPr="00D87EBE">
        <w:rPr>
          <w:rFonts w:ascii="Times New Roman" w:hAnsi="Times New Roman"/>
          <w:sz w:val="24"/>
          <w:szCs w:val="24"/>
          <w:lang w:eastAsia="ru-RU"/>
        </w:rPr>
        <w:t xml:space="preserve"> полноту представленного комплекта документов (доказательственной базы), изучать прилагаемые к проекту решения материалы. Проверять правильность оформления проекта решения, аргументацию изложенных в нем выводов и соответствие его действующему законодательству. При наличии замечаний по представленному проекту решения возвратить его вместе со всеми материалами в соответствующий отдел и указать на необходимость устранения недостатков. При отсутствии замечаний по представленному пакету документов завизировать проект решения, согласовать с начальником отдела и передавать в соответствующий отдел налоговой проверки;</w:t>
      </w:r>
    </w:p>
    <w:p w:rsidR="00526143" w:rsidRPr="00D87EBE" w:rsidRDefault="00321444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8.3. </w:t>
      </w:r>
      <w:r w:rsidR="00526143" w:rsidRPr="00D87EBE">
        <w:rPr>
          <w:rFonts w:ascii="Times New Roman" w:hAnsi="Times New Roman"/>
          <w:sz w:val="24"/>
          <w:szCs w:val="24"/>
          <w:lang w:eastAsia="ru-RU"/>
        </w:rPr>
        <w:t xml:space="preserve">Выступать представителем инспекции в суде и Арбитражном суде, непосредственно участвовать в судебных заседаниях; 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8.4. Подготавливать информацию по запросу УФНС России по Приморскому краю в указанные сроки.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8.5. Оказывать правовую помощь специалистам отделов камеральных проверок и выездных проверок, специалистам отдела урегулирования задолженности;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lastRenderedPageBreak/>
        <w:t>8.6. Составлять докладные записки о нецелесообразности обжалования решений суда в порядке апелляционного и кассационного производства, о целесообразности составления заявлений о пересмотре в порядке надзора;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8.7. Вести аудиозаписи заседаний в кассационной инстанции Арбитражных судов; 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8.8. Составлять и направлять в Управление ФНС России по Приморскому краю отчеты о судебных заседаниях в течение 2 рабочих дней после окончания судебного заседания по судебным делам, заявленная сумма которых составляет более 5 млн. руб., а также по делам, где вышестоящий налоговый орган оказывает содействие; 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8.9. Направлять не позднее 3 рабочих </w:t>
      </w:r>
      <w:r w:rsidR="00F62CDF" w:rsidRPr="00D87EBE">
        <w:rPr>
          <w:rFonts w:ascii="Times New Roman" w:hAnsi="Times New Roman"/>
          <w:sz w:val="24"/>
          <w:szCs w:val="24"/>
          <w:lang w:eastAsia="ru-RU"/>
        </w:rPr>
        <w:t>дней в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 вышестоящий налоговый орган материалы судебных дел (копии заявлений, отзывов, апелляционных и кассационных жалоб, судебных актов и иных процессуальных документов) по оспариваемым суммам исковых требований свыше 5 млн. руб., представлять не позднее 3 рабочих дней в Управление ФНС России по Приморскому краю информацию по аудиозаписи;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8.10. 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8.11. Выполнять иные поручения и распоряжения начальника правового отдела по организационным и правовым вопросам в рамках компетенции отдела; 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8.12. Отвечать за сохранение налоговой тайны, неразглашение ведомственной информации, предназначенной для служебного пользования; </w:t>
      </w:r>
    </w:p>
    <w:p w:rsidR="00526143" w:rsidRPr="00D87EBE" w:rsidRDefault="00526143" w:rsidP="00526143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8.13. Визировать проекты актов по результатам камеральных и выездных налоговых проверок, визировать проекты решений, выносимых руководителями (заместителями руководителей) налоговых органов по результатам рассмотрения материалов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составлять докладную записку на имя руководителя налогового органа, содержащей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 При визировании проверять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полноту, законность и обоснованность аргументации, обосновывающей выводы. Визировать проекты актов и решений с учетом судебной практики по соответствующим вопросам и аналогичной аргументации;</w:t>
      </w:r>
    </w:p>
    <w:p w:rsidR="00672F09" w:rsidRPr="00D87EBE" w:rsidRDefault="00672F09" w:rsidP="00672F09">
      <w:pPr>
        <w:overflowPunct/>
        <w:ind w:firstLine="709"/>
        <w:jc w:val="both"/>
        <w:textAlignment w:val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8.14. В соответствии с Приказом ФНС России от 14.03.2016 </w:t>
      </w:r>
      <w:r w:rsidR="00AA2B89">
        <w:rPr>
          <w:rFonts w:ascii="Times New Roman" w:hAnsi="Times New Roman"/>
          <w:sz w:val="24"/>
          <w:szCs w:val="24"/>
          <w:lang w:eastAsia="ru-RU"/>
        </w:rPr>
        <w:t>№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 ММВ-7-16/132@ </w:t>
      </w:r>
      <w:r w:rsidR="00AA2B89">
        <w:rPr>
          <w:rFonts w:ascii="Times New Roman" w:hAnsi="Times New Roman"/>
          <w:sz w:val="24"/>
          <w:szCs w:val="24"/>
          <w:lang w:eastAsia="ru-RU"/>
        </w:rPr>
        <w:t>«</w:t>
      </w:r>
      <w:r w:rsidRPr="00D87EBE">
        <w:rPr>
          <w:rFonts w:ascii="Times New Roman" w:hAnsi="Times New Roman"/>
          <w:sz w:val="24"/>
          <w:szCs w:val="24"/>
          <w:lang w:eastAsia="ru-RU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AA2B89">
        <w:rPr>
          <w:rFonts w:ascii="Times New Roman" w:hAnsi="Times New Roman"/>
          <w:sz w:val="24"/>
          <w:szCs w:val="24"/>
          <w:lang w:eastAsia="ru-RU"/>
        </w:rPr>
        <w:t>»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218C" w:rsidRPr="00D87EBE">
        <w:rPr>
          <w:rFonts w:ascii="Times New Roman" w:hAnsi="Times New Roman"/>
          <w:sz w:val="24"/>
          <w:szCs w:val="24"/>
          <w:lang w:eastAsia="ru-RU"/>
        </w:rPr>
        <w:t>о</w:t>
      </w:r>
      <w:r w:rsidR="00A3218C" w:rsidRPr="00D87EBE">
        <w:rPr>
          <w:rFonts w:ascii="Times New Roman" w:eastAsia="Calibri" w:hAnsi="Times New Roman"/>
          <w:sz w:val="24"/>
          <w:szCs w:val="24"/>
        </w:rPr>
        <w:t xml:space="preserve">существлять внутренний </w:t>
      </w:r>
      <w:r w:rsidR="00A3218C" w:rsidRPr="00D87EBE">
        <w:rPr>
          <w:rFonts w:ascii="Times New Roman" w:hAnsi="Times New Roman"/>
          <w:bCs/>
          <w:sz w:val="24"/>
          <w:szCs w:val="24"/>
          <w:lang w:eastAsia="ru-RU"/>
        </w:rPr>
        <w:t>самоконтроль выполняемых действий,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Pr="00D87EBE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526143" w:rsidRPr="00D87EBE" w:rsidRDefault="00526143" w:rsidP="00526143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8.1</w:t>
      </w:r>
      <w:r w:rsidR="00672F09" w:rsidRPr="00D87EBE">
        <w:rPr>
          <w:rFonts w:ascii="Times New Roman" w:hAnsi="Times New Roman"/>
          <w:sz w:val="24"/>
          <w:szCs w:val="24"/>
          <w:lang w:eastAsia="ru-RU"/>
        </w:rPr>
        <w:t>5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87EBE">
        <w:rPr>
          <w:rFonts w:ascii="Times New Roman" w:hAnsi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 правового отдела исходя из задач и функций</w:t>
      </w:r>
      <w:r w:rsidRPr="00D87EBE">
        <w:rPr>
          <w:rFonts w:ascii="Times New Roman" w:hAnsi="Times New Roman"/>
          <w:bCs/>
          <w:sz w:val="24"/>
          <w:szCs w:val="24"/>
          <w:lang w:eastAsia="ru-RU"/>
        </w:rPr>
        <w:t>, определенных Положением об отделе обязан осуществлять к</w:t>
      </w:r>
      <w:r w:rsidRPr="00D87EBE">
        <w:rPr>
          <w:rFonts w:ascii="Times New Roman" w:hAnsi="Times New Roman"/>
          <w:sz w:val="24"/>
          <w:szCs w:val="24"/>
          <w:lang w:eastAsia="ru-RU"/>
        </w:rPr>
        <w:t>онтроль за соблюдением законодательства о налогах и сборах,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Российской Федерации;</w:t>
      </w:r>
    </w:p>
    <w:p w:rsidR="00526143" w:rsidRPr="00D87EBE" w:rsidRDefault="00526143" w:rsidP="00526143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8.1</w:t>
      </w:r>
      <w:r w:rsidR="00672F09" w:rsidRPr="00D87EBE">
        <w:rPr>
          <w:rFonts w:ascii="Times New Roman" w:hAnsi="Times New Roman"/>
          <w:sz w:val="24"/>
          <w:szCs w:val="24"/>
          <w:lang w:eastAsia="ru-RU"/>
        </w:rPr>
        <w:t>6</w:t>
      </w:r>
      <w:r w:rsidRPr="00D87EBE">
        <w:rPr>
          <w:rFonts w:ascii="Times New Roman" w:hAnsi="Times New Roman"/>
          <w:sz w:val="24"/>
          <w:szCs w:val="24"/>
          <w:lang w:eastAsia="ru-RU"/>
        </w:rPr>
        <w:t>. Ежемесячно 3 числа формирует и представляет информацию о судебной практике по программе ПИК «Суды».</w:t>
      </w:r>
    </w:p>
    <w:p w:rsidR="00526143" w:rsidRPr="00F62CDF" w:rsidRDefault="00526143" w:rsidP="00526143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Pr="00D87EBE">
        <w:rPr>
          <w:rFonts w:ascii="Times New Roman" w:hAnsi="Times New Roman"/>
          <w:sz w:val="24"/>
          <w:szCs w:val="24"/>
          <w:lang w:eastAsia="ru-RU"/>
        </w:rPr>
        <w:t>. При выполнении задач и функций, если не установлено иное, главный государственный налоговый инспектор</w:t>
      </w:r>
      <w:r w:rsidRPr="00D87EBE">
        <w:rPr>
          <w:rFonts w:ascii="Times New Roman" w:hAnsi="Times New Roman"/>
          <w:bCs/>
          <w:sz w:val="24"/>
          <w:szCs w:val="24"/>
          <w:lang w:eastAsia="ru-RU"/>
        </w:rPr>
        <w:t xml:space="preserve"> правового отдела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2CDF">
        <w:rPr>
          <w:rFonts w:ascii="Times New Roman" w:hAnsi="Times New Roman"/>
          <w:sz w:val="24"/>
          <w:szCs w:val="24"/>
          <w:lang w:eastAsia="ru-RU"/>
        </w:rPr>
        <w:t>обязан соблюдать следующие сроки и порядок исполнения:</w:t>
      </w:r>
    </w:p>
    <w:p w:rsidR="00526143" w:rsidRPr="00D87EBE" w:rsidRDefault="00986FCA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8.17.</w:t>
      </w:r>
      <w:r w:rsidR="00526143" w:rsidRPr="00D87EBE">
        <w:rPr>
          <w:rFonts w:ascii="Times New Roman" w:hAnsi="Times New Roman"/>
          <w:sz w:val="24"/>
          <w:szCs w:val="24"/>
          <w:lang w:eastAsia="ru-RU"/>
        </w:rPr>
        <w:t xml:space="preserve">1. По материалам, переданными другими отделами инспекции, оформлять заявления в суд в течение 10 </w:t>
      </w:r>
      <w:r w:rsidR="00C600CC">
        <w:rPr>
          <w:rFonts w:ascii="Times New Roman" w:hAnsi="Times New Roman"/>
          <w:sz w:val="24"/>
          <w:szCs w:val="24"/>
          <w:lang w:eastAsia="ru-RU"/>
        </w:rPr>
        <w:t xml:space="preserve">(десяти) </w:t>
      </w:r>
      <w:r w:rsidR="00526143" w:rsidRPr="00D87EBE">
        <w:rPr>
          <w:rFonts w:ascii="Times New Roman" w:hAnsi="Times New Roman"/>
          <w:sz w:val="24"/>
          <w:szCs w:val="24"/>
          <w:lang w:eastAsia="ru-RU"/>
        </w:rPr>
        <w:t xml:space="preserve">дней со дня их поступления в </w:t>
      </w:r>
      <w:r w:rsidR="00526143" w:rsidRPr="00D87EBE">
        <w:rPr>
          <w:rFonts w:ascii="Times New Roman" w:hAnsi="Times New Roman"/>
          <w:bCs/>
          <w:sz w:val="24"/>
          <w:szCs w:val="24"/>
          <w:lang w:eastAsia="ru-RU"/>
        </w:rPr>
        <w:t>правовой</w:t>
      </w:r>
      <w:r w:rsidR="00526143" w:rsidRPr="00D87EBE">
        <w:rPr>
          <w:rFonts w:ascii="Times New Roman" w:hAnsi="Times New Roman"/>
          <w:sz w:val="24"/>
          <w:szCs w:val="24"/>
          <w:lang w:eastAsia="ru-RU"/>
        </w:rPr>
        <w:t xml:space="preserve"> отдел;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Pr="00D87EBE">
        <w:rPr>
          <w:rFonts w:ascii="Times New Roman" w:hAnsi="Times New Roman"/>
          <w:sz w:val="24"/>
          <w:szCs w:val="24"/>
          <w:lang w:eastAsia="ru-RU"/>
        </w:rPr>
        <w:t>.2. Согласовать проект решений по материалам камеральных, выездных проверок физических лиц и юридических лиц в течени</w:t>
      </w:r>
      <w:r w:rsidR="00AA2B89">
        <w:rPr>
          <w:rFonts w:ascii="Times New Roman" w:hAnsi="Times New Roman"/>
          <w:sz w:val="24"/>
          <w:szCs w:val="24"/>
          <w:lang w:eastAsia="ru-RU"/>
        </w:rPr>
        <w:t>е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 3 </w:t>
      </w:r>
      <w:r w:rsidR="00AA2B89">
        <w:rPr>
          <w:rFonts w:ascii="Times New Roman" w:hAnsi="Times New Roman"/>
          <w:sz w:val="24"/>
          <w:szCs w:val="24"/>
          <w:lang w:eastAsia="ru-RU"/>
        </w:rPr>
        <w:t xml:space="preserve">(трех) 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дней со дня поступления материалов в </w:t>
      </w:r>
      <w:r w:rsidRPr="00D87EBE">
        <w:rPr>
          <w:rFonts w:ascii="Times New Roman" w:hAnsi="Times New Roman"/>
          <w:bCs/>
          <w:sz w:val="24"/>
          <w:szCs w:val="24"/>
          <w:lang w:eastAsia="ru-RU"/>
        </w:rPr>
        <w:t>правовой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 отдел; 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lastRenderedPageBreak/>
        <w:t>8.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Pr="00D87EBE">
        <w:rPr>
          <w:rFonts w:ascii="Times New Roman" w:hAnsi="Times New Roman"/>
          <w:sz w:val="24"/>
          <w:szCs w:val="24"/>
          <w:lang w:eastAsia="ru-RU"/>
        </w:rPr>
        <w:t>.3. Производить записи в журналы учета споров по искам</w:t>
      </w:r>
      <w:r w:rsidR="00AA2B89">
        <w:rPr>
          <w:rFonts w:ascii="Times New Roman" w:hAnsi="Times New Roman"/>
          <w:sz w:val="24"/>
          <w:szCs w:val="24"/>
          <w:lang w:eastAsia="ru-RU"/>
        </w:rPr>
        <w:t xml:space="preserve"> в ИР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 и в тетрадь судебных заседаний в день  направления и получения документов (исков, определений, решений и др.);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.4. Материалы законченных судебных дел, другие исполненные документы подшивать в этот же рабочий день в надлежащем порядке (по хронологии или значимости в аккуратном виде) в папки согласно номенклатуре дел </w:t>
      </w:r>
      <w:r w:rsidRPr="00D87EBE">
        <w:rPr>
          <w:rFonts w:ascii="Times New Roman" w:hAnsi="Times New Roman"/>
          <w:bCs/>
          <w:sz w:val="24"/>
          <w:szCs w:val="24"/>
          <w:lang w:eastAsia="ru-RU"/>
        </w:rPr>
        <w:t xml:space="preserve">правового </w:t>
      </w:r>
      <w:r w:rsidRPr="00D87EBE">
        <w:rPr>
          <w:rFonts w:ascii="Times New Roman" w:hAnsi="Times New Roman"/>
          <w:sz w:val="24"/>
          <w:szCs w:val="24"/>
          <w:lang w:eastAsia="ru-RU"/>
        </w:rPr>
        <w:t>отдела;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Pr="00D87EBE">
        <w:rPr>
          <w:rFonts w:ascii="Times New Roman" w:hAnsi="Times New Roman"/>
          <w:sz w:val="24"/>
          <w:szCs w:val="24"/>
          <w:lang w:eastAsia="ru-RU"/>
        </w:rPr>
        <w:t>.5. В течение дня составить сопроводительное письмо для направления дела об административном правонарушении (протокол об административном правонарушении и материалы приложены) мировым судьям, суд общей юрисдикции, Арбитражный суд. Подписанное начальником инспекции сопроводительное письмо и приложенные материалы об административном правонарушении передать в этот же день в отдел общего и хозяйственного обеспечения для направления;</w:t>
      </w:r>
    </w:p>
    <w:p w:rsidR="00526143" w:rsidRPr="00D87EBE" w:rsidRDefault="00986FCA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8.17</w:t>
      </w:r>
      <w:r w:rsidR="00526143" w:rsidRPr="00D87EBE">
        <w:rPr>
          <w:rFonts w:ascii="Times New Roman" w:hAnsi="Times New Roman"/>
          <w:sz w:val="24"/>
          <w:szCs w:val="24"/>
          <w:lang w:eastAsia="ru-RU"/>
        </w:rPr>
        <w:t>.6. Незамедлительно регистрировать исковые заявления с приложениями (отзыв на иск) в системе ЭОД, а также отражать результаты рассмотрения дела в системе ЭОД;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Pr="00D87EBE">
        <w:rPr>
          <w:rFonts w:ascii="Times New Roman" w:hAnsi="Times New Roman"/>
          <w:sz w:val="24"/>
          <w:szCs w:val="24"/>
          <w:lang w:eastAsia="ru-RU"/>
        </w:rPr>
        <w:t>.7. Необходимые для работы служебные документы, хранящиеся в архиве и других отделах инспекции, получать под роспись и возвращать немедленно по окончании работы с ними;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.8. Обладать необходимыми и требуемыми знаниями и навыками для работы в офисных программных приложениях </w:t>
      </w:r>
      <w:r w:rsidRPr="00D87EBE">
        <w:rPr>
          <w:rFonts w:ascii="Times New Roman" w:hAnsi="Times New Roman"/>
          <w:sz w:val="24"/>
          <w:szCs w:val="24"/>
          <w:lang w:val="en-US" w:eastAsia="ru-RU"/>
        </w:rPr>
        <w:t>Word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D87EBE">
        <w:rPr>
          <w:rFonts w:ascii="Times New Roman" w:hAnsi="Times New Roman"/>
          <w:sz w:val="24"/>
          <w:szCs w:val="24"/>
          <w:lang w:val="en-US" w:eastAsia="ru-RU"/>
        </w:rPr>
        <w:t>Ex</w:t>
      </w:r>
      <w:r w:rsidRPr="00D87EBE">
        <w:rPr>
          <w:rFonts w:ascii="Times New Roman" w:hAnsi="Times New Roman"/>
          <w:sz w:val="24"/>
          <w:szCs w:val="24"/>
          <w:lang w:eastAsia="ru-RU"/>
        </w:rPr>
        <w:t>с</w:t>
      </w:r>
      <w:r w:rsidRPr="00D87EBE">
        <w:rPr>
          <w:rFonts w:ascii="Times New Roman" w:hAnsi="Times New Roman"/>
          <w:sz w:val="24"/>
          <w:szCs w:val="24"/>
          <w:lang w:val="en-US" w:eastAsia="ru-RU"/>
        </w:rPr>
        <w:t>el</w:t>
      </w:r>
      <w:r w:rsidRPr="00D87EBE">
        <w:rPr>
          <w:rFonts w:ascii="Times New Roman" w:hAnsi="Times New Roman"/>
          <w:sz w:val="24"/>
          <w:szCs w:val="24"/>
          <w:lang w:eastAsia="ru-RU"/>
        </w:rPr>
        <w:t>, «Консультант плюс» и других необходимых для работы программах;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Pr="00D87EBE">
        <w:rPr>
          <w:rFonts w:ascii="Times New Roman" w:hAnsi="Times New Roman"/>
          <w:sz w:val="24"/>
          <w:szCs w:val="24"/>
          <w:lang w:eastAsia="ru-RU"/>
        </w:rPr>
        <w:t>.9. О проделанной работе главный государственный налоговый инспектор правового</w:t>
      </w:r>
      <w:r w:rsidRPr="00D87EBE">
        <w:rPr>
          <w:rFonts w:ascii="Times New Roman" w:hAnsi="Times New Roman"/>
          <w:bCs/>
          <w:sz w:val="24"/>
          <w:szCs w:val="24"/>
          <w:lang w:eastAsia="ru-RU"/>
        </w:rPr>
        <w:t xml:space="preserve"> отдела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 докладывает начальнику отдела до истечения установленных сроков;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Pr="00D87EBE">
        <w:rPr>
          <w:rFonts w:ascii="Times New Roman" w:hAnsi="Times New Roman"/>
          <w:sz w:val="24"/>
          <w:szCs w:val="24"/>
          <w:lang w:eastAsia="ru-RU"/>
        </w:rPr>
        <w:t>.10. Согласовывает свои действия и подготавливаемые документы с начальником отдела. По требованию начальника отдела вносит исправления и изменения в подготавливаемые документы;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.11. При уходе в отпуск или в других случаях отсутствия на рабочем месте более 1 </w:t>
      </w:r>
      <w:r w:rsidR="00AA2B89">
        <w:rPr>
          <w:rFonts w:ascii="Times New Roman" w:hAnsi="Times New Roman"/>
          <w:sz w:val="24"/>
          <w:szCs w:val="24"/>
          <w:lang w:eastAsia="ru-RU"/>
        </w:rPr>
        <w:t xml:space="preserve">(одного) </w:t>
      </w:r>
      <w:r w:rsidRPr="00D87EBE">
        <w:rPr>
          <w:rFonts w:ascii="Times New Roman" w:hAnsi="Times New Roman"/>
          <w:sz w:val="24"/>
          <w:szCs w:val="24"/>
          <w:lang w:eastAsia="ru-RU"/>
        </w:rPr>
        <w:t>дня передает на контроль начальнику отдела все дела и материалы, находящиеся в работе;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Pr="00D87EBE">
        <w:rPr>
          <w:rFonts w:ascii="Times New Roman" w:hAnsi="Times New Roman"/>
          <w:sz w:val="24"/>
          <w:szCs w:val="24"/>
          <w:lang w:eastAsia="ru-RU"/>
        </w:rPr>
        <w:t>.12. В соответствии со ст.102 НК РФ строго соблюдает служебную тайну, не разглашать коммерческую тайну и служебные сведения ограниченного распространения. Документы, материалы, касающиеся налогоплательщиков, служебные документы инспекции выносить из служебного помещения без специального разрешения строго запрещается.</w:t>
      </w:r>
      <w:r w:rsidRPr="00D87EB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87EBE">
        <w:rPr>
          <w:rFonts w:ascii="Times New Roman" w:hAnsi="Times New Roman"/>
          <w:sz w:val="24"/>
          <w:szCs w:val="24"/>
          <w:lang w:eastAsia="ru-RU"/>
        </w:rPr>
        <w:t>Отвечать за сохранение налоговой тайны, неразглашение ведомственной информации, предназначенной для служебного пользования;</w:t>
      </w:r>
    </w:p>
    <w:p w:rsidR="00526143" w:rsidRPr="00D87EBE" w:rsidRDefault="00526143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.13. Для выполнения возложенных задач и функций главный государственный налоговый инспектор отдела должен знать и действовать в соответствии с руководящей практикой Высшего Арбитражного Суда РФ, инструктивными и методическими материалами по вопросам служебного ведения, постоянно изучать новые нормативные материалы, арбитражную и судебную практику по вопросам, связанным с </w:t>
      </w:r>
      <w:r w:rsidR="00B63A39" w:rsidRPr="00D87EBE">
        <w:rPr>
          <w:rFonts w:ascii="Times New Roman" w:hAnsi="Times New Roman"/>
          <w:sz w:val="24"/>
          <w:szCs w:val="24"/>
          <w:lang w:eastAsia="ru-RU"/>
        </w:rPr>
        <w:t>налоговыми правоотношениями</w:t>
      </w:r>
      <w:r w:rsidRPr="00D87EBE">
        <w:rPr>
          <w:rFonts w:ascii="Times New Roman" w:hAnsi="Times New Roman"/>
          <w:sz w:val="24"/>
          <w:szCs w:val="24"/>
          <w:lang w:eastAsia="ru-RU"/>
        </w:rPr>
        <w:t>, инструкциями, разъяснениями вышестоящих налоговых органов;</w:t>
      </w:r>
    </w:p>
    <w:p w:rsidR="00526143" w:rsidRPr="00D87EBE" w:rsidRDefault="00526143" w:rsidP="00526143">
      <w:pPr>
        <w:ind w:firstLine="709"/>
        <w:jc w:val="both"/>
        <w:rPr>
          <w:rFonts w:ascii="Times New Roman" w:hAnsi="Times New Roman"/>
          <w:spacing w:val="-6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Pr="00D87EBE">
        <w:rPr>
          <w:rFonts w:ascii="Times New Roman" w:hAnsi="Times New Roman"/>
          <w:sz w:val="24"/>
          <w:szCs w:val="24"/>
          <w:lang w:eastAsia="ru-RU"/>
        </w:rPr>
        <w:t>.15. В</w:t>
      </w:r>
      <w:r w:rsidRPr="00D87EBE">
        <w:rPr>
          <w:rFonts w:ascii="Times New Roman" w:hAnsi="Times New Roman"/>
          <w:spacing w:val="-6"/>
          <w:sz w:val="24"/>
          <w:szCs w:val="24"/>
          <w:lang w:eastAsia="ru-RU"/>
        </w:rPr>
        <w:t xml:space="preserve"> срок, не превышающий 15</w:t>
      </w:r>
      <w:r w:rsidR="00C600CC">
        <w:rPr>
          <w:rFonts w:ascii="Times New Roman" w:hAnsi="Times New Roman"/>
          <w:spacing w:val="-6"/>
          <w:sz w:val="24"/>
          <w:szCs w:val="24"/>
          <w:lang w:eastAsia="ru-RU"/>
        </w:rPr>
        <w:t xml:space="preserve"> (пятнадцать)</w:t>
      </w:r>
      <w:r w:rsidRPr="00D87EBE">
        <w:rPr>
          <w:rFonts w:ascii="Times New Roman" w:hAnsi="Times New Roman"/>
          <w:spacing w:val="-6"/>
          <w:sz w:val="24"/>
          <w:szCs w:val="24"/>
          <w:lang w:eastAsia="ru-RU"/>
        </w:rPr>
        <w:t xml:space="preserve"> рабочих дней с момента выявления оснований, указанных в подпункте 2 пункта 2 статьи 45 НК РФ направлять проекты исковых заявлений в суд на согласование в УФНС России по Приморскому краю.</w:t>
      </w:r>
    </w:p>
    <w:p w:rsidR="00526143" w:rsidRPr="00D87EBE" w:rsidRDefault="00526143" w:rsidP="00526143">
      <w:pPr>
        <w:ind w:firstLine="709"/>
        <w:jc w:val="both"/>
        <w:rPr>
          <w:rFonts w:ascii="Times New Roman" w:hAnsi="Times New Roman"/>
          <w:spacing w:val="-6"/>
          <w:sz w:val="24"/>
          <w:szCs w:val="24"/>
          <w:lang w:eastAsia="ru-RU"/>
        </w:rPr>
      </w:pPr>
      <w:r w:rsidRPr="00D87EBE">
        <w:rPr>
          <w:rFonts w:ascii="Times New Roman" w:hAnsi="Times New Roman"/>
          <w:spacing w:val="-6"/>
          <w:sz w:val="24"/>
          <w:szCs w:val="24"/>
          <w:lang w:eastAsia="ru-RU"/>
        </w:rPr>
        <w:t>8.</w:t>
      </w:r>
      <w:r w:rsidR="00986FCA">
        <w:rPr>
          <w:rFonts w:ascii="Times New Roman" w:hAnsi="Times New Roman"/>
          <w:spacing w:val="-6"/>
          <w:sz w:val="24"/>
          <w:szCs w:val="24"/>
          <w:lang w:eastAsia="ru-RU"/>
        </w:rPr>
        <w:t>17</w:t>
      </w:r>
      <w:r w:rsidRPr="00D87EBE">
        <w:rPr>
          <w:rFonts w:ascii="Times New Roman" w:hAnsi="Times New Roman"/>
          <w:spacing w:val="-6"/>
          <w:sz w:val="24"/>
          <w:szCs w:val="24"/>
          <w:lang w:eastAsia="ru-RU"/>
        </w:rPr>
        <w:t>.16. На постоянной основе взаимодействовать с судебными органами по своевременному получению судебных актов, а также осуществлять мониторинг сайта Верховного Суда Российской Федерации и Конституционного Суда Российской Федерации по отслеживанию фактов обращений налогоплательщиков с жалобами.</w:t>
      </w:r>
    </w:p>
    <w:p w:rsidR="00526143" w:rsidRPr="00D87EBE" w:rsidRDefault="00526143" w:rsidP="00526143">
      <w:pPr>
        <w:ind w:firstLine="709"/>
        <w:jc w:val="both"/>
        <w:rPr>
          <w:rFonts w:ascii="Times New Roman" w:hAnsi="Times New Roman"/>
          <w:spacing w:val="-6"/>
          <w:sz w:val="24"/>
          <w:szCs w:val="24"/>
          <w:lang w:eastAsia="ru-RU"/>
        </w:rPr>
      </w:pPr>
      <w:r w:rsidRPr="00D87EBE">
        <w:rPr>
          <w:rFonts w:ascii="Times New Roman" w:hAnsi="Times New Roman"/>
          <w:spacing w:val="-6"/>
          <w:sz w:val="24"/>
          <w:szCs w:val="24"/>
          <w:lang w:eastAsia="ru-RU"/>
        </w:rPr>
        <w:t>8.</w:t>
      </w:r>
      <w:r w:rsidR="00986FCA">
        <w:rPr>
          <w:rFonts w:ascii="Times New Roman" w:hAnsi="Times New Roman"/>
          <w:spacing w:val="-6"/>
          <w:sz w:val="24"/>
          <w:szCs w:val="24"/>
          <w:lang w:eastAsia="ru-RU"/>
        </w:rPr>
        <w:t>17</w:t>
      </w:r>
      <w:r w:rsidRPr="00D87EBE">
        <w:rPr>
          <w:rFonts w:ascii="Times New Roman" w:hAnsi="Times New Roman"/>
          <w:spacing w:val="-6"/>
          <w:sz w:val="24"/>
          <w:szCs w:val="24"/>
          <w:lang w:eastAsia="ru-RU"/>
        </w:rPr>
        <w:t>.17. Своевременно формировать и вести ИР «Сведения о лицах, отказавшихся в суде от участия (руководства) в организации или в отношении которых данный факт установлен (подтвержден) в судебном порядке» (п.4.2 Приказа УФНС России по Приморскому краю №01-11/133@).</w:t>
      </w:r>
    </w:p>
    <w:p w:rsidR="00526143" w:rsidRPr="00D87EBE" w:rsidRDefault="00ED5908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</w:t>
      </w:r>
      <w:r w:rsidR="00526143" w:rsidRPr="00D87EBE">
        <w:rPr>
          <w:rFonts w:ascii="Times New Roman" w:hAnsi="Times New Roman"/>
          <w:sz w:val="24"/>
          <w:szCs w:val="24"/>
          <w:lang w:eastAsia="ru-RU"/>
        </w:rPr>
        <w:t>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="00526143" w:rsidRPr="00D87EBE">
        <w:rPr>
          <w:rFonts w:ascii="Times New Roman" w:hAnsi="Times New Roman"/>
          <w:sz w:val="24"/>
          <w:szCs w:val="24"/>
          <w:lang w:eastAsia="ru-RU"/>
        </w:rPr>
        <w:t>.18. Обязан корректно и внимательно относится к налогоплательщикам, их представителям, другим участникам налоговых правоотношений, в том числе сотрудникам налоговой инспекции и коллегам по отделу, не унижая их честь и достоинство. Обязан соблюдать правила проведения сотрудников налоговых органов на судебных заседаниях;</w:t>
      </w:r>
    </w:p>
    <w:p w:rsidR="00526143" w:rsidRPr="00D87EBE" w:rsidRDefault="00ED5908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lastRenderedPageBreak/>
        <w:t>8</w:t>
      </w:r>
      <w:r w:rsidR="00526143" w:rsidRPr="00D87EBE">
        <w:rPr>
          <w:rFonts w:ascii="Times New Roman" w:hAnsi="Times New Roman"/>
          <w:sz w:val="24"/>
          <w:szCs w:val="24"/>
          <w:lang w:eastAsia="ru-RU"/>
        </w:rPr>
        <w:t>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="00526143" w:rsidRPr="00D87EBE">
        <w:rPr>
          <w:rFonts w:ascii="Times New Roman" w:hAnsi="Times New Roman"/>
          <w:sz w:val="24"/>
          <w:szCs w:val="24"/>
          <w:lang w:eastAsia="ru-RU"/>
        </w:rPr>
        <w:t>.19. По требованию руководства дает объяснения по невыполнению или несвоевременному выполнению должностных обязанностей, порученных заданий и распоряжений в письменном виде;</w:t>
      </w:r>
    </w:p>
    <w:p w:rsidR="00526143" w:rsidRPr="00D87EBE" w:rsidRDefault="00ED5908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</w:t>
      </w:r>
      <w:r w:rsidR="00526143" w:rsidRPr="00D87EBE">
        <w:rPr>
          <w:rFonts w:ascii="Times New Roman" w:hAnsi="Times New Roman"/>
          <w:sz w:val="24"/>
          <w:szCs w:val="24"/>
          <w:lang w:eastAsia="ru-RU"/>
        </w:rPr>
        <w:t>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="00526143" w:rsidRPr="00D87EBE">
        <w:rPr>
          <w:rFonts w:ascii="Times New Roman" w:hAnsi="Times New Roman"/>
          <w:sz w:val="24"/>
          <w:szCs w:val="24"/>
          <w:lang w:eastAsia="ru-RU"/>
        </w:rPr>
        <w:t>.20. Исполняет обязанности других сотрудников отдела по поручению начальника отдела во время их отсутствия;</w:t>
      </w:r>
    </w:p>
    <w:p w:rsidR="00526143" w:rsidRDefault="00ED5908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8</w:t>
      </w:r>
      <w:r w:rsidR="00526143" w:rsidRPr="00D87EBE">
        <w:rPr>
          <w:rFonts w:ascii="Times New Roman" w:hAnsi="Times New Roman"/>
          <w:sz w:val="24"/>
          <w:szCs w:val="24"/>
          <w:lang w:eastAsia="ru-RU"/>
        </w:rPr>
        <w:t>.</w:t>
      </w:r>
      <w:r w:rsidR="00986FCA">
        <w:rPr>
          <w:rFonts w:ascii="Times New Roman" w:hAnsi="Times New Roman"/>
          <w:sz w:val="24"/>
          <w:szCs w:val="24"/>
          <w:lang w:eastAsia="ru-RU"/>
        </w:rPr>
        <w:t>17</w:t>
      </w:r>
      <w:r w:rsidR="00526143" w:rsidRPr="00D87EBE">
        <w:rPr>
          <w:rFonts w:ascii="Times New Roman" w:hAnsi="Times New Roman"/>
          <w:sz w:val="24"/>
          <w:szCs w:val="24"/>
          <w:lang w:eastAsia="ru-RU"/>
        </w:rPr>
        <w:t xml:space="preserve">.21. В своей работе обязан руководствоваться Инструкциями по рабочим </w:t>
      </w:r>
      <w:r w:rsidR="00B63A39" w:rsidRPr="00D87EBE">
        <w:rPr>
          <w:rFonts w:ascii="Times New Roman" w:hAnsi="Times New Roman"/>
          <w:sz w:val="24"/>
          <w:szCs w:val="24"/>
          <w:lang w:eastAsia="ru-RU"/>
        </w:rPr>
        <w:t>местам РМ</w:t>
      </w:r>
      <w:r w:rsidR="00526143" w:rsidRPr="00D87EBE">
        <w:rPr>
          <w:rFonts w:ascii="Times New Roman" w:hAnsi="Times New Roman"/>
          <w:sz w:val="24"/>
          <w:szCs w:val="24"/>
          <w:lang w:eastAsia="ru-RU"/>
        </w:rPr>
        <w:t>3-2, РМ3-6, РМ3-4, РМ3-5, РМ-3-3, утвержденными приказом ФНС России.</w:t>
      </w:r>
    </w:p>
    <w:p w:rsidR="00B63A39" w:rsidRPr="00D87EBE" w:rsidRDefault="00B63A39" w:rsidP="0052614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50DAF" w:rsidRPr="00D87EBE" w:rsidRDefault="00DF4775" w:rsidP="00C600CC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9. </w:t>
      </w:r>
      <w:r w:rsidR="00B332DF" w:rsidRPr="00D87EBE">
        <w:rPr>
          <w:rFonts w:ascii="Times New Roman" w:hAnsi="Times New Roman"/>
          <w:sz w:val="24"/>
          <w:szCs w:val="24"/>
          <w:lang w:eastAsia="ru-RU"/>
        </w:rPr>
        <w:t xml:space="preserve">В целях </w:t>
      </w:r>
      <w:r w:rsidR="00246653" w:rsidRPr="00D87EBE">
        <w:rPr>
          <w:rFonts w:ascii="Times New Roman" w:hAnsi="Times New Roman"/>
          <w:sz w:val="24"/>
          <w:szCs w:val="24"/>
          <w:lang w:eastAsia="ru-RU"/>
        </w:rPr>
        <w:t>исполнения</w:t>
      </w:r>
      <w:r w:rsidR="00B332DF" w:rsidRPr="00D87EBE">
        <w:rPr>
          <w:rFonts w:ascii="Times New Roman" w:hAnsi="Times New Roman"/>
          <w:sz w:val="24"/>
          <w:szCs w:val="24"/>
          <w:lang w:eastAsia="ru-RU"/>
        </w:rPr>
        <w:t xml:space="preserve"> возложенных </w:t>
      </w:r>
      <w:r w:rsidR="00246653" w:rsidRPr="00D87EBE">
        <w:rPr>
          <w:rFonts w:ascii="Times New Roman" w:hAnsi="Times New Roman"/>
          <w:sz w:val="24"/>
          <w:szCs w:val="24"/>
          <w:lang w:eastAsia="ru-RU"/>
        </w:rPr>
        <w:t xml:space="preserve">должностных </w:t>
      </w:r>
      <w:r w:rsidR="00350DAF" w:rsidRPr="00D87EBE">
        <w:rPr>
          <w:rFonts w:ascii="Times New Roman" w:hAnsi="Times New Roman"/>
          <w:sz w:val="24"/>
          <w:szCs w:val="24"/>
          <w:lang w:eastAsia="ru-RU"/>
        </w:rPr>
        <w:t xml:space="preserve">обязанностей </w:t>
      </w:r>
      <w:r w:rsidR="00580DDE" w:rsidRPr="00D87EBE">
        <w:rPr>
          <w:rFonts w:ascii="Times New Roman" w:hAnsi="Times New Roman"/>
          <w:i/>
          <w:sz w:val="24"/>
          <w:szCs w:val="24"/>
          <w:lang w:eastAsia="ru-RU"/>
        </w:rPr>
        <w:t>главный</w:t>
      </w:r>
      <w:r w:rsidR="00234875" w:rsidRPr="00D87EBE">
        <w:rPr>
          <w:rFonts w:ascii="Times New Roman" w:hAnsi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234875" w:rsidRPr="00D87EBE">
        <w:rPr>
          <w:rFonts w:ascii="Times New Roman" w:hAnsi="Times New Roman"/>
          <w:sz w:val="24"/>
          <w:szCs w:val="24"/>
          <w:lang w:eastAsia="ru-RU"/>
        </w:rPr>
        <w:t xml:space="preserve"> имеет </w:t>
      </w:r>
      <w:r w:rsidR="00234875" w:rsidRPr="00B63A39">
        <w:rPr>
          <w:rFonts w:ascii="Times New Roman" w:hAnsi="Times New Roman"/>
          <w:sz w:val="24"/>
          <w:szCs w:val="24"/>
          <w:lang w:eastAsia="ru-RU"/>
        </w:rPr>
        <w:t>право:</w:t>
      </w:r>
      <w:r w:rsidR="00234875" w:rsidRPr="00D87EB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E0A4F" w:rsidRPr="00D87EBE" w:rsidRDefault="00FE0A4F" w:rsidP="00FE0A4F">
      <w:pPr>
        <w:widowControl w:val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9.1.</w:t>
      </w:r>
      <w:r w:rsidR="00C600CC">
        <w:rPr>
          <w:rFonts w:ascii="Times New Roman" w:eastAsia="Calibri" w:hAnsi="Times New Roman"/>
          <w:sz w:val="24"/>
          <w:szCs w:val="24"/>
        </w:rPr>
        <w:t xml:space="preserve"> </w:t>
      </w:r>
      <w:r w:rsidRPr="00D87EBE">
        <w:rPr>
          <w:rFonts w:ascii="Times New Roman" w:eastAsia="Calibri" w:hAnsi="Times New Roman"/>
          <w:sz w:val="24"/>
          <w:szCs w:val="24"/>
        </w:rPr>
        <w:t>Доступа к информации, необходимой для реализации задач и функций отдела;</w:t>
      </w:r>
    </w:p>
    <w:p w:rsidR="00FE0A4F" w:rsidRPr="00D87EBE" w:rsidRDefault="00C600CC" w:rsidP="00FE0A4F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9.2. </w:t>
      </w:r>
      <w:r w:rsidR="00FE0A4F" w:rsidRPr="00D87EBE">
        <w:rPr>
          <w:rFonts w:ascii="Times New Roman" w:eastAsia="Calibri" w:hAnsi="Times New Roman"/>
          <w:sz w:val="24"/>
          <w:szCs w:val="24"/>
        </w:rPr>
        <w:t>Получать данные, необходимые в работе отдела;</w:t>
      </w:r>
    </w:p>
    <w:p w:rsidR="00FE0A4F" w:rsidRDefault="00FE0A4F" w:rsidP="00C600C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9.3. Р</w:t>
      </w:r>
      <w:r w:rsidRPr="00D87EBE">
        <w:rPr>
          <w:rFonts w:ascii="Times New Roman" w:hAnsi="Times New Roman"/>
          <w:sz w:val="24"/>
          <w:szCs w:val="24"/>
        </w:rPr>
        <w:t>аботать с документами ограниченного распространения.</w:t>
      </w:r>
    </w:p>
    <w:p w:rsidR="00B63A39" w:rsidRPr="00D87EBE" w:rsidRDefault="00B63A39" w:rsidP="00C600CC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5626" w:rsidRDefault="00925626" w:rsidP="00C600CC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</w:rPr>
        <w:t xml:space="preserve">10. </w:t>
      </w:r>
      <w:r w:rsidR="006D5A2B" w:rsidRPr="00D87EBE">
        <w:rPr>
          <w:rFonts w:ascii="Times New Roman" w:hAnsi="Times New Roman"/>
          <w:i/>
          <w:sz w:val="24"/>
          <w:szCs w:val="24"/>
        </w:rPr>
        <w:t>Главный</w:t>
      </w:r>
      <w:r w:rsidR="00F13DC8" w:rsidRPr="00D87EBE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="00F13DC8" w:rsidRPr="00D87EBE">
        <w:rPr>
          <w:rFonts w:ascii="Times New Roman" w:hAnsi="Times New Roman"/>
          <w:sz w:val="24"/>
          <w:szCs w:val="24"/>
        </w:rPr>
        <w:t xml:space="preserve"> </w:t>
      </w:r>
      <w:r w:rsidR="00405C5D" w:rsidRPr="00D87EBE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D87EBE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D87EBE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3" w:history="1">
        <w:r w:rsidR="00405C5D" w:rsidRPr="00D87EBE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D87EBE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</w:t>
      </w:r>
      <w:r w:rsidR="00C600CC">
        <w:rPr>
          <w:rFonts w:ascii="Times New Roman" w:hAnsi="Times New Roman"/>
          <w:sz w:val="24"/>
          <w:szCs w:val="24"/>
          <w:lang w:eastAsia="ru-RU"/>
        </w:rPr>
        <w:t>.09.</w:t>
      </w:r>
      <w:r w:rsidR="00405C5D" w:rsidRPr="00D87EBE">
        <w:rPr>
          <w:rFonts w:ascii="Times New Roman" w:hAnsi="Times New Roman"/>
          <w:sz w:val="24"/>
          <w:szCs w:val="24"/>
          <w:lang w:eastAsia="ru-RU"/>
        </w:rPr>
        <w:t xml:space="preserve">2004 </w:t>
      </w:r>
      <w:r w:rsidR="00C600CC">
        <w:rPr>
          <w:rFonts w:ascii="Times New Roman" w:hAnsi="Times New Roman"/>
          <w:sz w:val="24"/>
          <w:szCs w:val="24"/>
          <w:lang w:eastAsia="ru-RU"/>
        </w:rPr>
        <w:t>№</w:t>
      </w:r>
      <w:r w:rsidR="00405C5D" w:rsidRPr="00D87EBE">
        <w:rPr>
          <w:rFonts w:ascii="Times New Roman" w:hAnsi="Times New Roman"/>
          <w:sz w:val="24"/>
          <w:szCs w:val="24"/>
          <w:lang w:eastAsia="ru-RU"/>
        </w:rPr>
        <w:t xml:space="preserve"> 506</w:t>
      </w:r>
      <w:r w:rsidR="00F13DC8" w:rsidRPr="00D87EBE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D87EBE">
        <w:rPr>
          <w:rFonts w:ascii="Times New Roman" w:hAnsi="Times New Roman"/>
          <w:sz w:val="24"/>
          <w:szCs w:val="24"/>
        </w:rPr>
        <w:t>Об утверждении Положения о Федеральной налоговой службе</w:t>
      </w:r>
      <w:r w:rsidR="00C600CC">
        <w:rPr>
          <w:rFonts w:ascii="Times New Roman" w:hAnsi="Times New Roman"/>
          <w:sz w:val="24"/>
          <w:szCs w:val="24"/>
        </w:rPr>
        <w:t>»</w:t>
      </w:r>
      <w:r w:rsidR="00405C5D" w:rsidRPr="00D87EBE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D87EBE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D87EBE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D87EBE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</w:t>
      </w:r>
      <w:r w:rsidR="00C600C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13DC8" w:rsidRPr="00D87EBE">
        <w:rPr>
          <w:rFonts w:ascii="Times New Roman" w:hAnsi="Times New Roman"/>
          <w:sz w:val="24"/>
          <w:szCs w:val="24"/>
          <w:lang w:eastAsia="ru-RU"/>
        </w:rPr>
        <w:t>12 по Приморскому краю,</w:t>
      </w:r>
      <w:r w:rsidR="00405C5D" w:rsidRPr="00D87EBE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D87EBE">
        <w:rPr>
          <w:rFonts w:ascii="Times New Roman" w:hAnsi="Times New Roman"/>
          <w:sz w:val="24"/>
          <w:szCs w:val="24"/>
          <w:lang w:eastAsia="ru-RU"/>
        </w:rPr>
        <w:t>6</w:t>
      </w:r>
      <w:r w:rsidR="00C600CC">
        <w:rPr>
          <w:rFonts w:ascii="Times New Roman" w:hAnsi="Times New Roman"/>
          <w:sz w:val="24"/>
          <w:szCs w:val="24"/>
          <w:lang w:eastAsia="ru-RU"/>
        </w:rPr>
        <w:t>.05.</w:t>
      </w:r>
      <w:r w:rsidR="00F13DC8" w:rsidRPr="00D87EBE">
        <w:rPr>
          <w:rFonts w:ascii="Times New Roman" w:hAnsi="Times New Roman"/>
          <w:sz w:val="24"/>
          <w:szCs w:val="24"/>
          <w:lang w:eastAsia="ru-RU"/>
        </w:rPr>
        <w:t>2016</w:t>
      </w:r>
      <w:r w:rsidR="00405C5D" w:rsidRPr="00D87EBE">
        <w:rPr>
          <w:rFonts w:ascii="Times New Roman" w:hAnsi="Times New Roman"/>
          <w:sz w:val="24"/>
          <w:szCs w:val="24"/>
          <w:lang w:eastAsia="ru-RU"/>
        </w:rPr>
        <w:t>, приказами (распоряжениями) ФНС России, приказами УФНС России по Приморскому краю, приказами инспекции, поручениями руководства Уп</w:t>
      </w:r>
      <w:r w:rsidR="00526143" w:rsidRPr="00D87EBE">
        <w:rPr>
          <w:rFonts w:ascii="Times New Roman" w:hAnsi="Times New Roman"/>
          <w:sz w:val="24"/>
          <w:szCs w:val="24"/>
          <w:lang w:eastAsia="ru-RU"/>
        </w:rPr>
        <w:t>равления и начальника инспекции.</w:t>
      </w:r>
    </w:p>
    <w:p w:rsidR="00B63A39" w:rsidRPr="00D87EBE" w:rsidRDefault="00B63A39" w:rsidP="00C600CC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157F" w:rsidRPr="00D87EBE" w:rsidRDefault="0035157F" w:rsidP="0035157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11.</w:t>
      </w:r>
      <w:r w:rsidRPr="00D87EBE"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="00C600CC" w:rsidRPr="00D87EBE">
        <w:rPr>
          <w:rFonts w:ascii="Times New Roman" w:hAnsi="Times New Roman"/>
          <w:i/>
          <w:sz w:val="24"/>
          <w:szCs w:val="24"/>
        </w:rPr>
        <w:t>Главный государственный налоговый инспектор</w:t>
      </w:r>
      <w:r w:rsidR="00C600CC" w:rsidRPr="00D87EBE">
        <w:rPr>
          <w:rFonts w:ascii="Times New Roman" w:hAnsi="Times New Roman"/>
          <w:sz w:val="24"/>
          <w:szCs w:val="24"/>
        </w:rPr>
        <w:t xml:space="preserve"> </w:t>
      </w:r>
      <w:r w:rsidRPr="00D87EBE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35157F" w:rsidRPr="00D87EBE" w:rsidRDefault="0035157F" w:rsidP="0035157F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7EBE">
        <w:rPr>
          <w:rFonts w:ascii="Times New Roman" w:hAnsi="Times New Roman"/>
          <w:sz w:val="24"/>
          <w:szCs w:val="24"/>
        </w:rPr>
        <w:t>- за некачественное и несвоевременное выполнение задач, возложенных на правовой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35157F" w:rsidRPr="00D87EBE" w:rsidRDefault="0035157F" w:rsidP="0035157F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7EBE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35157F" w:rsidRPr="00D87EBE" w:rsidRDefault="0035157F" w:rsidP="0035157F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7EBE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5157F" w:rsidRPr="00D87EBE" w:rsidRDefault="0035157F" w:rsidP="0035157F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7EBE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5157F" w:rsidRPr="00D87EBE" w:rsidRDefault="0035157F" w:rsidP="0035157F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7EBE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5157F" w:rsidRPr="00D87EBE" w:rsidRDefault="0035157F" w:rsidP="0035157F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7EBE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3623B0" w:rsidRDefault="0035157F" w:rsidP="0035157F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7EBE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3623B0">
        <w:rPr>
          <w:rFonts w:ascii="Times New Roman" w:hAnsi="Times New Roman"/>
          <w:sz w:val="24"/>
          <w:szCs w:val="24"/>
        </w:rPr>
        <w:t>;</w:t>
      </w:r>
    </w:p>
    <w:p w:rsidR="003623B0" w:rsidRDefault="003623B0" w:rsidP="003623B0">
      <w:pPr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4" w:anchor="P1" w:history="1">
        <w:r w:rsidRPr="003623B0">
          <w:rPr>
            <w:rStyle w:val="ac"/>
            <w:rFonts w:ascii="Times New Roman" w:hAnsi="Times New Roman"/>
            <w:color w:val="auto"/>
            <w:sz w:val="24"/>
            <w:szCs w:val="24"/>
          </w:rPr>
          <w:t>частью 1</w:t>
        </w:r>
      </w:hyperlink>
      <w:r w:rsidRPr="003623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546CD4" w:rsidRPr="00D87EBE" w:rsidRDefault="00546CD4" w:rsidP="00135030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Pr="00C600CC" w:rsidRDefault="00405C5D" w:rsidP="00135030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C600CC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A07CB5" w:rsidRPr="00C600CC">
        <w:rPr>
          <w:rFonts w:ascii="Times New Roman" w:hAnsi="Times New Roman"/>
          <w:b/>
          <w:i/>
          <w:sz w:val="24"/>
          <w:szCs w:val="24"/>
          <w:lang w:eastAsia="ru-RU"/>
        </w:rPr>
        <w:t>главный</w:t>
      </w:r>
      <w:r w:rsidR="00C600CC" w:rsidRPr="00C600CC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="0063130B" w:rsidRPr="00C600CC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 налоговый инспектор</w:t>
      </w:r>
      <w:r w:rsidRPr="00C600CC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="0063130B" w:rsidRPr="00C600C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C600CC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405C5D" w:rsidRPr="00D87EBE" w:rsidRDefault="00405C5D" w:rsidP="00135030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D87EBE" w:rsidRDefault="00F303FE" w:rsidP="0013503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lastRenderedPageBreak/>
        <w:t>1</w:t>
      </w:r>
      <w:r w:rsidR="00645A17" w:rsidRPr="00D87EBE">
        <w:rPr>
          <w:rFonts w:ascii="Times New Roman" w:hAnsi="Times New Roman"/>
          <w:sz w:val="24"/>
          <w:szCs w:val="24"/>
          <w:lang w:eastAsia="ru-RU"/>
        </w:rPr>
        <w:t>2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.  </w:t>
      </w:r>
      <w:r w:rsidR="00405C5D" w:rsidRPr="00D87EBE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C600CC">
        <w:rPr>
          <w:rFonts w:ascii="Times New Roman" w:hAnsi="Times New Roman"/>
          <w:i/>
          <w:sz w:val="24"/>
          <w:szCs w:val="24"/>
          <w:lang w:eastAsia="ru-RU"/>
        </w:rPr>
        <w:t>г</w:t>
      </w:r>
      <w:r w:rsidR="00373BB8" w:rsidRPr="00D87EBE">
        <w:rPr>
          <w:rFonts w:ascii="Times New Roman" w:hAnsi="Times New Roman"/>
          <w:i/>
          <w:sz w:val="24"/>
          <w:szCs w:val="24"/>
          <w:lang w:eastAsia="ru-RU"/>
        </w:rPr>
        <w:t>лавный</w:t>
      </w:r>
      <w:r w:rsidR="00B6593B" w:rsidRPr="00D87EBE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="00B6593B" w:rsidRPr="00D87E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B63A39">
        <w:rPr>
          <w:rFonts w:ascii="Times New Roman" w:hAnsi="Times New Roman"/>
          <w:sz w:val="24"/>
          <w:szCs w:val="24"/>
          <w:lang w:eastAsia="ru-RU"/>
        </w:rPr>
        <w:t xml:space="preserve">вправе </w:t>
      </w:r>
      <w:r w:rsidR="00405C5D" w:rsidRPr="00D87EBE">
        <w:rPr>
          <w:rFonts w:ascii="Times New Roman" w:hAnsi="Times New Roman"/>
          <w:sz w:val="24"/>
          <w:szCs w:val="24"/>
          <w:lang w:eastAsia="ru-RU"/>
        </w:rPr>
        <w:t>самостоятельно принимать решения по вопросам</w:t>
      </w:r>
      <w:r w:rsidR="00CC6564" w:rsidRPr="00D87EBE">
        <w:rPr>
          <w:rFonts w:ascii="Times New Roman" w:hAnsi="Times New Roman"/>
          <w:sz w:val="24"/>
          <w:szCs w:val="24"/>
          <w:lang w:eastAsia="ru-RU"/>
        </w:rPr>
        <w:t>,</w:t>
      </w:r>
      <w:r w:rsidR="002017E0" w:rsidRPr="00D87EBE">
        <w:rPr>
          <w:rFonts w:ascii="Times New Roman" w:hAnsi="Times New Roman"/>
          <w:sz w:val="24"/>
          <w:szCs w:val="24"/>
          <w:lang w:eastAsia="ru-RU"/>
        </w:rPr>
        <w:t xml:space="preserve"> относящимся к компетенции </w:t>
      </w:r>
      <w:r w:rsidR="00B63A39">
        <w:rPr>
          <w:rFonts w:ascii="Times New Roman" w:hAnsi="Times New Roman"/>
          <w:sz w:val="24"/>
          <w:szCs w:val="24"/>
          <w:lang w:eastAsia="ru-RU"/>
        </w:rPr>
        <w:t>о</w:t>
      </w:r>
      <w:r w:rsidR="002017E0" w:rsidRPr="00D87EBE">
        <w:rPr>
          <w:rFonts w:ascii="Times New Roman" w:hAnsi="Times New Roman"/>
          <w:sz w:val="24"/>
          <w:szCs w:val="24"/>
          <w:lang w:eastAsia="ru-RU"/>
        </w:rPr>
        <w:t>тдела;</w:t>
      </w:r>
    </w:p>
    <w:p w:rsidR="00D949C8" w:rsidRPr="00D87EBE" w:rsidRDefault="00D949C8" w:rsidP="00135030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D949C8" w:rsidRPr="00B63A39" w:rsidRDefault="00F303FE" w:rsidP="0013503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1</w:t>
      </w:r>
      <w:r w:rsidR="00645A17" w:rsidRPr="00D87EBE">
        <w:rPr>
          <w:rFonts w:ascii="Times New Roman" w:hAnsi="Times New Roman"/>
          <w:sz w:val="24"/>
          <w:szCs w:val="24"/>
          <w:lang w:eastAsia="ru-RU"/>
        </w:rPr>
        <w:t>3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949C8" w:rsidRPr="00D87EBE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C600CC">
        <w:rPr>
          <w:rFonts w:ascii="Times New Roman" w:hAnsi="Times New Roman"/>
          <w:i/>
          <w:sz w:val="24"/>
          <w:szCs w:val="24"/>
          <w:lang w:eastAsia="ru-RU"/>
        </w:rPr>
        <w:t>г</w:t>
      </w:r>
      <w:r w:rsidR="00310FE3" w:rsidRPr="00D87EBE">
        <w:rPr>
          <w:rFonts w:ascii="Times New Roman" w:hAnsi="Times New Roman"/>
          <w:i/>
          <w:sz w:val="24"/>
          <w:szCs w:val="24"/>
          <w:lang w:eastAsia="ru-RU"/>
        </w:rPr>
        <w:t>лавный</w:t>
      </w:r>
      <w:r w:rsidR="00D949C8" w:rsidRPr="00D87EBE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="00D949C8" w:rsidRPr="00D87E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949C8" w:rsidRPr="00B63A39">
        <w:rPr>
          <w:rFonts w:ascii="Times New Roman" w:hAnsi="Times New Roman"/>
          <w:sz w:val="24"/>
          <w:szCs w:val="24"/>
          <w:lang w:eastAsia="ru-RU"/>
        </w:rPr>
        <w:t>обязан самостоятельно принимать решения по вопросам</w:t>
      </w:r>
      <w:r w:rsidR="002017E0" w:rsidRPr="00B63A39">
        <w:rPr>
          <w:rFonts w:ascii="Times New Roman" w:hAnsi="Times New Roman"/>
          <w:sz w:val="24"/>
          <w:szCs w:val="24"/>
          <w:lang w:eastAsia="ru-RU"/>
        </w:rPr>
        <w:t xml:space="preserve">, закрепленным за </w:t>
      </w:r>
      <w:r w:rsidR="00B63A39">
        <w:rPr>
          <w:rFonts w:ascii="Times New Roman" w:hAnsi="Times New Roman"/>
          <w:sz w:val="24"/>
          <w:szCs w:val="24"/>
          <w:lang w:eastAsia="ru-RU"/>
        </w:rPr>
        <w:t>о</w:t>
      </w:r>
      <w:r w:rsidR="002017E0" w:rsidRPr="00B63A39">
        <w:rPr>
          <w:rFonts w:ascii="Times New Roman" w:hAnsi="Times New Roman"/>
          <w:sz w:val="24"/>
          <w:szCs w:val="24"/>
          <w:lang w:eastAsia="ru-RU"/>
        </w:rPr>
        <w:t>тделом.</w:t>
      </w:r>
    </w:p>
    <w:p w:rsidR="00405C5D" w:rsidRPr="00B63A39" w:rsidRDefault="00405C5D" w:rsidP="00135030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C330F" w:rsidRPr="00D87EBE" w:rsidRDefault="00F303FE" w:rsidP="00135030">
      <w:pPr>
        <w:overflowPunct/>
        <w:ind w:left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val="en-US" w:eastAsia="ru-RU"/>
        </w:rPr>
        <w:t>V</w:t>
      </w:r>
      <w:r w:rsidRPr="00D87EBE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05C5D" w:rsidRPr="00D87EBE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AC0949" w:rsidRPr="00D87EBE">
        <w:rPr>
          <w:rFonts w:ascii="Times New Roman" w:hAnsi="Times New Roman"/>
          <w:b/>
          <w:i/>
          <w:sz w:val="24"/>
          <w:szCs w:val="24"/>
          <w:lang w:eastAsia="ru-RU"/>
        </w:rPr>
        <w:t xml:space="preserve">главный </w:t>
      </w:r>
      <w:r w:rsidR="00DA16CD" w:rsidRPr="00D87EBE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</w:t>
      </w:r>
    </w:p>
    <w:p w:rsidR="000C330F" w:rsidRPr="00D87EBE" w:rsidRDefault="00DA16CD" w:rsidP="00135030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i/>
          <w:sz w:val="24"/>
          <w:szCs w:val="24"/>
          <w:lang w:eastAsia="ru-RU"/>
        </w:rPr>
        <w:t>налоговый инспектор</w:t>
      </w:r>
      <w:r w:rsidRPr="00D87EB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D87EBE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D87EB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D87EBE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</w:p>
    <w:p w:rsidR="00405C5D" w:rsidRPr="00D87EBE" w:rsidRDefault="00405C5D" w:rsidP="00135030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D87EB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87EBE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D87EB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87EBE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D87EB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87EBE">
        <w:rPr>
          <w:rFonts w:ascii="Times New Roman" w:hAnsi="Times New Roman"/>
          <w:b/>
          <w:i/>
          <w:sz w:val="24"/>
          <w:szCs w:val="24"/>
          <w:lang w:eastAsia="ru-RU"/>
        </w:rPr>
        <w:t>управленческих и иных решений</w:t>
      </w:r>
    </w:p>
    <w:p w:rsidR="00405C5D" w:rsidRPr="00D87EBE" w:rsidRDefault="00405C5D" w:rsidP="00135030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34080" w:rsidRPr="00D87EBE" w:rsidRDefault="00334080" w:rsidP="00135030">
      <w:pPr>
        <w:tabs>
          <w:tab w:val="left" w:pos="567"/>
        </w:tabs>
        <w:overflowPunct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</w:rPr>
        <w:t xml:space="preserve">14. </w:t>
      </w:r>
      <w:r w:rsidRPr="00D87EBE">
        <w:rPr>
          <w:rFonts w:ascii="Times New Roman" w:hAnsi="Times New Roman"/>
          <w:i/>
          <w:sz w:val="24"/>
          <w:szCs w:val="24"/>
          <w:lang w:eastAsia="ru-RU"/>
        </w:rPr>
        <w:t>Главный</w:t>
      </w:r>
      <w:r w:rsidRPr="00D87EBE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Pr="00D87EBE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D87EBE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334080" w:rsidRPr="00D87EBE" w:rsidRDefault="00334080" w:rsidP="00135030">
      <w:pPr>
        <w:tabs>
          <w:tab w:val="left" w:pos="567"/>
        </w:tabs>
        <w:overflowPunct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- нормативных актов или проектов управленческих и иных решений в части юридического, методологического, технического, организационного и информационного обеспечения подготовки соответствующих документов по вопросам, закрепленным за </w:t>
      </w:r>
      <w:r w:rsidR="00B63A39">
        <w:rPr>
          <w:rFonts w:ascii="Times New Roman" w:hAnsi="Times New Roman"/>
          <w:sz w:val="24"/>
          <w:szCs w:val="24"/>
          <w:lang w:eastAsia="ru-RU"/>
        </w:rPr>
        <w:t>о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тделом. </w:t>
      </w:r>
    </w:p>
    <w:p w:rsidR="00334080" w:rsidRPr="00D87EBE" w:rsidRDefault="00334080" w:rsidP="00135030">
      <w:pPr>
        <w:tabs>
          <w:tab w:val="left" w:pos="567"/>
        </w:tabs>
        <w:overflowPunct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15. </w:t>
      </w:r>
      <w:r w:rsidRPr="00D87EBE">
        <w:rPr>
          <w:rFonts w:ascii="Times New Roman" w:hAnsi="Times New Roman"/>
          <w:i/>
          <w:sz w:val="24"/>
          <w:szCs w:val="24"/>
          <w:lang w:eastAsia="ru-RU"/>
        </w:rPr>
        <w:t>Главный</w:t>
      </w:r>
      <w:r w:rsidRPr="00D87EBE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Pr="00D87EBE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D87EBE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2F307F" w:rsidRPr="008024F1" w:rsidRDefault="002F307F" w:rsidP="002F307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положений </w:t>
      </w:r>
      <w:r w:rsidRPr="008024F1">
        <w:rPr>
          <w:rFonts w:ascii="Times New Roman" w:hAnsi="Times New Roman"/>
          <w:spacing w:val="1"/>
          <w:sz w:val="24"/>
          <w:szCs w:val="24"/>
          <w:lang w:eastAsia="ru-RU"/>
        </w:rPr>
        <w:t>об отделах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2F307F" w:rsidRPr="008024F1" w:rsidRDefault="002F307F" w:rsidP="002F307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8024F1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2F307F" w:rsidRPr="008024F1" w:rsidRDefault="002F307F" w:rsidP="002F307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914C3F" w:rsidRPr="00D87EBE" w:rsidRDefault="00914C3F" w:rsidP="00135030">
      <w:pPr>
        <w:tabs>
          <w:tab w:val="left" w:pos="567"/>
        </w:tabs>
        <w:overflowPunct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5C5D" w:rsidRPr="00D87EBE" w:rsidRDefault="00405C5D" w:rsidP="00135030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D87EBE" w:rsidRDefault="00405C5D" w:rsidP="00135030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Pr="00D87EBE" w:rsidRDefault="00405C5D" w:rsidP="00135030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405C5D" w:rsidRPr="00D87EBE" w:rsidRDefault="00405C5D" w:rsidP="00135030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77798C" w:rsidRPr="00D87EBE" w:rsidRDefault="00AE190A" w:rsidP="00C600CC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1</w:t>
      </w:r>
      <w:r w:rsidR="00334080" w:rsidRPr="00D87EBE">
        <w:rPr>
          <w:rFonts w:ascii="Times New Roman" w:hAnsi="Times New Roman"/>
          <w:sz w:val="24"/>
          <w:szCs w:val="24"/>
          <w:lang w:eastAsia="ru-RU"/>
        </w:rPr>
        <w:t>6</w:t>
      </w:r>
      <w:r w:rsidRPr="00D87EBE">
        <w:rPr>
          <w:rFonts w:ascii="Times New Roman" w:hAnsi="Times New Roman"/>
          <w:sz w:val="24"/>
          <w:szCs w:val="24"/>
          <w:lang w:eastAsia="ru-RU"/>
        </w:rPr>
        <w:t>.</w:t>
      </w:r>
      <w:r w:rsidR="00E3685E" w:rsidRPr="00D87E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D87EBE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554EFB" w:rsidRPr="00D87EBE">
        <w:rPr>
          <w:rFonts w:ascii="Times New Roman" w:hAnsi="Times New Roman"/>
          <w:i/>
          <w:sz w:val="24"/>
          <w:szCs w:val="24"/>
          <w:lang w:eastAsia="ru-RU"/>
        </w:rPr>
        <w:t>главный</w:t>
      </w:r>
      <w:r w:rsidR="0077798C" w:rsidRPr="00D87EBE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="0077798C" w:rsidRPr="00D87EBE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895B58" w:rsidRPr="00D87EBE" w:rsidRDefault="00895B58" w:rsidP="00C600CC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D87EBE">
        <w:rPr>
          <w:rFonts w:ascii="Times New Roman" w:hAnsi="Times New Roman"/>
          <w:sz w:val="24"/>
          <w:szCs w:val="24"/>
        </w:rPr>
        <w:t>1</w:t>
      </w:r>
      <w:r w:rsidR="00334080" w:rsidRPr="00D87EBE">
        <w:rPr>
          <w:rFonts w:ascii="Times New Roman" w:hAnsi="Times New Roman"/>
          <w:sz w:val="24"/>
          <w:szCs w:val="24"/>
        </w:rPr>
        <w:t>6</w:t>
      </w:r>
      <w:r w:rsidRPr="00D87EBE">
        <w:rPr>
          <w:rFonts w:ascii="Times New Roman" w:hAnsi="Times New Roman"/>
          <w:sz w:val="24"/>
          <w:szCs w:val="24"/>
        </w:rPr>
        <w:t>.</w:t>
      </w:r>
      <w:r w:rsidR="00B63A39">
        <w:rPr>
          <w:rFonts w:ascii="Times New Roman" w:hAnsi="Times New Roman"/>
          <w:sz w:val="24"/>
          <w:szCs w:val="24"/>
        </w:rPr>
        <w:t>1</w:t>
      </w:r>
      <w:r w:rsidRPr="00D87EBE">
        <w:rPr>
          <w:rFonts w:ascii="Times New Roman" w:hAnsi="Times New Roman"/>
          <w:sz w:val="24"/>
          <w:szCs w:val="24"/>
        </w:rPr>
        <w:t>. Подготовка пр</w:t>
      </w:r>
      <w:r w:rsidR="00E967A9" w:rsidRPr="00D87EBE">
        <w:rPr>
          <w:rFonts w:ascii="Times New Roman" w:hAnsi="Times New Roman"/>
          <w:sz w:val="24"/>
          <w:szCs w:val="24"/>
        </w:rPr>
        <w:t>о</w:t>
      </w:r>
      <w:r w:rsidRPr="00D87EBE">
        <w:rPr>
          <w:rFonts w:ascii="Times New Roman" w:hAnsi="Times New Roman"/>
          <w:sz w:val="24"/>
          <w:szCs w:val="24"/>
        </w:rPr>
        <w:t>ектов документов осуществляется в соответствии с требованиями писем ФНС России от 08.08.2013 №</w:t>
      </w:r>
      <w:r w:rsidR="001F758D">
        <w:rPr>
          <w:rFonts w:ascii="Times New Roman" w:hAnsi="Times New Roman"/>
          <w:sz w:val="24"/>
          <w:szCs w:val="24"/>
        </w:rPr>
        <w:t xml:space="preserve"> </w:t>
      </w:r>
      <w:r w:rsidRPr="00D87EBE">
        <w:rPr>
          <w:rFonts w:ascii="Times New Roman" w:hAnsi="Times New Roman"/>
          <w:sz w:val="24"/>
          <w:szCs w:val="24"/>
        </w:rPr>
        <w:t>СА-4-9/14460@ «Рекомендации о порядке организации работы налоговых органов», от 26.12.2013 №</w:t>
      </w:r>
      <w:r w:rsidR="001F758D">
        <w:rPr>
          <w:rFonts w:ascii="Times New Roman" w:hAnsi="Times New Roman"/>
          <w:sz w:val="24"/>
          <w:szCs w:val="24"/>
        </w:rPr>
        <w:t xml:space="preserve"> </w:t>
      </w:r>
      <w:r w:rsidRPr="00D87EBE">
        <w:rPr>
          <w:rFonts w:ascii="Times New Roman" w:hAnsi="Times New Roman"/>
          <w:sz w:val="24"/>
          <w:szCs w:val="24"/>
        </w:rPr>
        <w:t>СА-4-9/23437@ «Рекомендации о порядке взаимодействия налоговых органов и их структурных подразделений», а также Инструкции по делопроизводству Инспекции.</w:t>
      </w:r>
    </w:p>
    <w:p w:rsidR="00405C5D" w:rsidRPr="00D87EBE" w:rsidRDefault="00405C5D" w:rsidP="00135030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D87EBE" w:rsidRDefault="00405C5D" w:rsidP="00135030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405C5D" w:rsidRPr="00D87EBE" w:rsidRDefault="00405C5D" w:rsidP="00135030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72BB9" w:rsidRPr="00D87EBE" w:rsidRDefault="0058630D" w:rsidP="00135030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1</w:t>
      </w:r>
      <w:r w:rsidR="00AE190A" w:rsidRPr="00D87EBE">
        <w:rPr>
          <w:rFonts w:ascii="Times New Roman" w:hAnsi="Times New Roman"/>
          <w:sz w:val="24"/>
          <w:szCs w:val="24"/>
          <w:lang w:eastAsia="ru-RU"/>
        </w:rPr>
        <w:t xml:space="preserve">7. </w:t>
      </w:r>
      <w:r w:rsidR="00405C5D" w:rsidRPr="00D87EBE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895B58" w:rsidRPr="00D87EBE">
        <w:rPr>
          <w:rFonts w:ascii="Times New Roman" w:hAnsi="Times New Roman"/>
          <w:i/>
          <w:sz w:val="24"/>
          <w:szCs w:val="24"/>
          <w:lang w:eastAsia="ru-RU"/>
        </w:rPr>
        <w:t>главного</w:t>
      </w:r>
      <w:r w:rsidR="00272BB9" w:rsidRPr="00D87EBE">
        <w:rPr>
          <w:rFonts w:ascii="Times New Roman" w:hAnsi="Times New Roman"/>
          <w:i/>
          <w:sz w:val="24"/>
          <w:szCs w:val="24"/>
        </w:rPr>
        <w:t xml:space="preserve"> государственного налогового инспектора</w:t>
      </w:r>
      <w:r w:rsidR="00272BB9" w:rsidRPr="00D87EBE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</w:t>
      </w:r>
      <w:r w:rsidR="00C4547A" w:rsidRPr="00D87EBE">
        <w:rPr>
          <w:rFonts w:ascii="Times New Roman" w:hAnsi="Times New Roman"/>
          <w:sz w:val="24"/>
          <w:szCs w:val="24"/>
        </w:rPr>
        <w:t xml:space="preserve"> инспекции, управления и</w:t>
      </w:r>
      <w:r w:rsidR="00272BB9" w:rsidRPr="00D87EBE">
        <w:rPr>
          <w:rFonts w:ascii="Times New Roman" w:hAnsi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272BB9" w:rsidRPr="00D87EBE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D87EBE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1F758D">
        <w:rPr>
          <w:rFonts w:ascii="Times New Roman" w:hAnsi="Times New Roman"/>
          <w:sz w:val="24"/>
          <w:szCs w:val="24"/>
        </w:rPr>
        <w:t>№</w:t>
      </w:r>
      <w:r w:rsidR="00272BB9" w:rsidRPr="00D87EBE">
        <w:rPr>
          <w:rFonts w:ascii="Times New Roman" w:hAnsi="Times New Roman"/>
          <w:sz w:val="24"/>
          <w:szCs w:val="24"/>
        </w:rPr>
        <w:t xml:space="preserve"> 885 </w:t>
      </w:r>
      <w:r w:rsidR="001F758D">
        <w:rPr>
          <w:rFonts w:ascii="Times New Roman" w:hAnsi="Times New Roman"/>
          <w:sz w:val="24"/>
          <w:szCs w:val="24"/>
        </w:rPr>
        <w:t>«</w:t>
      </w:r>
      <w:r w:rsidR="00272BB9" w:rsidRPr="00D87EBE">
        <w:rPr>
          <w:rFonts w:ascii="Times New Roman" w:hAnsi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1F758D">
        <w:rPr>
          <w:rFonts w:ascii="Times New Roman" w:hAnsi="Times New Roman"/>
          <w:sz w:val="24"/>
          <w:szCs w:val="24"/>
        </w:rPr>
        <w:t>»</w:t>
      </w:r>
      <w:r w:rsidR="00272BB9" w:rsidRPr="00D87EBE">
        <w:rPr>
          <w:rFonts w:ascii="Times New Roman" w:hAnsi="Times New Roman"/>
          <w:sz w:val="24"/>
          <w:szCs w:val="24"/>
        </w:rPr>
        <w:t xml:space="preserve">, и требований к служебному поведению, установленных </w:t>
      </w:r>
      <w:hyperlink r:id="rId16" w:history="1">
        <w:r w:rsidR="00272BB9" w:rsidRPr="00D87EBE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D87EBE">
        <w:rPr>
          <w:rFonts w:ascii="Times New Roman" w:hAnsi="Times New Roman"/>
          <w:sz w:val="24"/>
          <w:szCs w:val="24"/>
        </w:rPr>
        <w:t xml:space="preserve"> Федерального закона от 27.07.2004 </w:t>
      </w:r>
      <w:r w:rsidR="001F758D">
        <w:rPr>
          <w:rFonts w:ascii="Times New Roman" w:hAnsi="Times New Roman"/>
          <w:sz w:val="24"/>
          <w:szCs w:val="24"/>
        </w:rPr>
        <w:t>№</w:t>
      </w:r>
      <w:r w:rsidR="00272BB9" w:rsidRPr="00D87EBE">
        <w:rPr>
          <w:rFonts w:ascii="Times New Roman" w:hAnsi="Times New Roman"/>
          <w:sz w:val="24"/>
          <w:szCs w:val="24"/>
        </w:rPr>
        <w:t xml:space="preserve"> 79-ФЗ </w:t>
      </w:r>
      <w:r w:rsidR="001F758D">
        <w:rPr>
          <w:rFonts w:ascii="Times New Roman" w:hAnsi="Times New Roman"/>
          <w:sz w:val="24"/>
          <w:szCs w:val="24"/>
        </w:rPr>
        <w:t>«</w:t>
      </w:r>
      <w:r w:rsidR="00272BB9" w:rsidRPr="00D87EBE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</w:t>
      </w:r>
      <w:r w:rsidR="001F758D">
        <w:rPr>
          <w:rFonts w:ascii="Times New Roman" w:hAnsi="Times New Roman"/>
          <w:sz w:val="24"/>
          <w:szCs w:val="24"/>
        </w:rPr>
        <w:t>»</w:t>
      </w:r>
      <w:r w:rsidR="00272BB9" w:rsidRPr="00D87EBE">
        <w:rPr>
          <w:rFonts w:ascii="Times New Roman" w:hAnsi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D87EBE" w:rsidRDefault="00405C5D" w:rsidP="00135030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D87EBE" w:rsidRDefault="00405C5D" w:rsidP="00135030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D87EBE" w:rsidRDefault="00405C5D" w:rsidP="00135030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Pr="00D87EBE" w:rsidRDefault="00405C5D" w:rsidP="00135030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405C5D" w:rsidRPr="00D87EBE" w:rsidRDefault="00405C5D" w:rsidP="00135030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35C5D" w:rsidRPr="00D87EBE" w:rsidRDefault="00146090" w:rsidP="001350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EBE">
        <w:rPr>
          <w:rFonts w:ascii="Times New Roman" w:hAnsi="Times New Roman" w:cs="Times New Roman"/>
          <w:sz w:val="24"/>
          <w:szCs w:val="24"/>
        </w:rPr>
        <w:lastRenderedPageBreak/>
        <w:t xml:space="preserve">18. </w:t>
      </w:r>
      <w:r w:rsidR="00754D71" w:rsidRPr="00D87EBE">
        <w:rPr>
          <w:rFonts w:ascii="Times New Roman" w:hAnsi="Times New Roman" w:cs="Times New Roman"/>
          <w:i/>
          <w:sz w:val="24"/>
          <w:szCs w:val="24"/>
        </w:rPr>
        <w:t>Главный</w:t>
      </w:r>
      <w:r w:rsidRPr="00D87EBE">
        <w:rPr>
          <w:rFonts w:ascii="Times New Roman" w:hAnsi="Times New Roman" w:cs="Times New Roman"/>
          <w:i/>
          <w:sz w:val="24"/>
          <w:szCs w:val="24"/>
        </w:rPr>
        <w:t xml:space="preserve"> государственный налоговый инспектор</w:t>
      </w:r>
      <w:r w:rsidRPr="00D87EBE">
        <w:rPr>
          <w:rFonts w:ascii="Times New Roman" w:hAnsi="Times New Roman" w:cs="Times New Roman"/>
          <w:sz w:val="24"/>
          <w:szCs w:val="24"/>
        </w:rPr>
        <w:t xml:space="preserve"> </w:t>
      </w:r>
      <w:r w:rsidR="00AE53B9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405C5D" w:rsidRPr="00D87EBE" w:rsidRDefault="00146090" w:rsidP="001350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7E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5C5D" w:rsidRPr="00D87EBE" w:rsidRDefault="00405C5D" w:rsidP="00135030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405C5D" w:rsidRPr="00D87EBE" w:rsidRDefault="00405C5D" w:rsidP="00135030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405C5D" w:rsidRPr="00D87EBE" w:rsidRDefault="00405C5D" w:rsidP="00135030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D2C76" w:rsidRPr="00D87EBE" w:rsidRDefault="000D2C76" w:rsidP="000D2C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EB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600CC">
        <w:rPr>
          <w:rFonts w:ascii="Times New Roman" w:hAnsi="Times New Roman"/>
          <w:i/>
          <w:sz w:val="24"/>
          <w:szCs w:val="24"/>
        </w:rPr>
        <w:t>г</w:t>
      </w:r>
      <w:r w:rsidR="00C600CC" w:rsidRPr="00D87EBE">
        <w:rPr>
          <w:rFonts w:ascii="Times New Roman" w:hAnsi="Times New Roman"/>
          <w:i/>
          <w:sz w:val="24"/>
          <w:szCs w:val="24"/>
        </w:rPr>
        <w:t>лавн</w:t>
      </w:r>
      <w:r w:rsidR="00C600CC">
        <w:rPr>
          <w:rFonts w:ascii="Times New Roman" w:hAnsi="Times New Roman"/>
          <w:i/>
          <w:sz w:val="24"/>
          <w:szCs w:val="24"/>
        </w:rPr>
        <w:t>ого</w:t>
      </w:r>
      <w:r w:rsidR="00C600CC" w:rsidRPr="00D87EBE">
        <w:rPr>
          <w:rFonts w:ascii="Times New Roman" w:hAnsi="Times New Roman"/>
          <w:i/>
          <w:sz w:val="24"/>
          <w:szCs w:val="24"/>
        </w:rPr>
        <w:t xml:space="preserve"> государственн</w:t>
      </w:r>
      <w:r w:rsidR="00C600CC">
        <w:rPr>
          <w:rFonts w:ascii="Times New Roman" w:hAnsi="Times New Roman"/>
          <w:i/>
          <w:sz w:val="24"/>
          <w:szCs w:val="24"/>
        </w:rPr>
        <w:t>ого</w:t>
      </w:r>
      <w:r w:rsidR="00C600CC" w:rsidRPr="00D87EBE">
        <w:rPr>
          <w:rFonts w:ascii="Times New Roman" w:hAnsi="Times New Roman"/>
          <w:i/>
          <w:sz w:val="24"/>
          <w:szCs w:val="24"/>
        </w:rPr>
        <w:t xml:space="preserve"> налогов</w:t>
      </w:r>
      <w:r w:rsidR="00C600CC">
        <w:rPr>
          <w:rFonts w:ascii="Times New Roman" w:hAnsi="Times New Roman"/>
          <w:i/>
          <w:sz w:val="24"/>
          <w:szCs w:val="24"/>
        </w:rPr>
        <w:t>ого</w:t>
      </w:r>
      <w:r w:rsidR="00C600CC" w:rsidRPr="00D87EBE">
        <w:rPr>
          <w:rFonts w:ascii="Times New Roman" w:hAnsi="Times New Roman"/>
          <w:i/>
          <w:sz w:val="24"/>
          <w:szCs w:val="24"/>
        </w:rPr>
        <w:t xml:space="preserve"> инспектор</w:t>
      </w:r>
      <w:r w:rsidR="00C600CC">
        <w:rPr>
          <w:rFonts w:ascii="Times New Roman" w:hAnsi="Times New Roman"/>
          <w:i/>
          <w:sz w:val="24"/>
          <w:szCs w:val="24"/>
        </w:rPr>
        <w:t>а</w:t>
      </w:r>
      <w:r w:rsidR="00C600CC" w:rsidRPr="00D87EBE">
        <w:rPr>
          <w:rFonts w:ascii="Times New Roman" w:hAnsi="Times New Roman"/>
          <w:sz w:val="24"/>
          <w:szCs w:val="24"/>
        </w:rPr>
        <w:t xml:space="preserve"> </w:t>
      </w:r>
      <w:r w:rsidRPr="00D87EB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D2C76" w:rsidRPr="00D87EBE" w:rsidRDefault="00C600CC" w:rsidP="000D2C76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D2C76" w:rsidRPr="00D87EBE">
        <w:rPr>
          <w:rFonts w:ascii="Times New Roman" w:hAnsi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2C76" w:rsidRPr="00D87EBE" w:rsidRDefault="00C600CC" w:rsidP="000D2C76">
      <w:pPr>
        <w:tabs>
          <w:tab w:val="left" w:pos="567"/>
        </w:tabs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D2C76" w:rsidRPr="00D87EBE">
        <w:rPr>
          <w:rFonts w:ascii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0D2C76" w:rsidRPr="00D87EBE" w:rsidRDefault="00C600CC" w:rsidP="00C600CC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D2C76" w:rsidRPr="00D87EBE">
        <w:rPr>
          <w:rFonts w:ascii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2C76" w:rsidRPr="00D87EBE" w:rsidRDefault="00C600CC" w:rsidP="00C600CC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D2C76" w:rsidRPr="00D87EBE">
        <w:rPr>
          <w:rFonts w:ascii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2C76" w:rsidRPr="00D87EBE" w:rsidRDefault="00C600CC" w:rsidP="00C600CC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="000D2C76" w:rsidRPr="00D87EBE">
        <w:rPr>
          <w:rFonts w:ascii="Times New Roman" w:hAnsi="Times New Roman"/>
          <w:sz w:val="24"/>
          <w:szCs w:val="24"/>
          <w:lang w:eastAsia="ru-RU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2C76" w:rsidRPr="00D87EBE" w:rsidRDefault="00C600CC" w:rsidP="00C600CC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="000D2C76" w:rsidRPr="00D87EBE">
        <w:rPr>
          <w:rFonts w:ascii="Times New Roman" w:hAnsi="Times New Roman"/>
          <w:sz w:val="24"/>
          <w:szCs w:val="24"/>
          <w:lang w:eastAsia="ru-RU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2C76" w:rsidRPr="00D87EBE" w:rsidRDefault="001F758D" w:rsidP="00C600CC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D2C76" w:rsidRPr="00D87EBE">
        <w:rPr>
          <w:rFonts w:ascii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0D2C76" w:rsidRPr="00D87EBE" w:rsidRDefault="000D2C76" w:rsidP="000D2C76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Pr="00D87EBE" w:rsidRDefault="00405C5D" w:rsidP="00135030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Pr="00D87EBE" w:rsidRDefault="00405C5D" w:rsidP="00135030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Pr="00D87EBE" w:rsidRDefault="00214DD3" w:rsidP="001F758D">
      <w:pPr>
        <w:tabs>
          <w:tab w:val="left" w:pos="7371"/>
        </w:tabs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  <w:r w:rsidR="00616BA1" w:rsidRPr="00D87EBE">
        <w:rPr>
          <w:rFonts w:ascii="Times New Roman" w:hAnsi="Times New Roman"/>
          <w:sz w:val="24"/>
          <w:szCs w:val="24"/>
          <w:lang w:eastAsia="ru-RU"/>
        </w:rPr>
        <w:t xml:space="preserve">правового </w:t>
      </w:r>
      <w:r w:rsidRPr="00D87EBE">
        <w:rPr>
          <w:rFonts w:ascii="Times New Roman" w:hAnsi="Times New Roman"/>
          <w:sz w:val="24"/>
          <w:szCs w:val="24"/>
          <w:lang w:eastAsia="ru-RU"/>
        </w:rPr>
        <w:t>отдела</w:t>
      </w:r>
      <w:r w:rsidR="001F758D">
        <w:rPr>
          <w:rFonts w:ascii="Times New Roman" w:hAnsi="Times New Roman"/>
          <w:sz w:val="24"/>
          <w:szCs w:val="24"/>
          <w:lang w:eastAsia="ru-RU"/>
        </w:rPr>
        <w:tab/>
      </w:r>
      <w:r w:rsidRPr="00D87EBE">
        <w:rPr>
          <w:rFonts w:ascii="Times New Roman" w:hAnsi="Times New Roman"/>
          <w:sz w:val="24"/>
          <w:szCs w:val="24"/>
          <w:lang w:eastAsia="ru-RU"/>
        </w:rPr>
        <w:t>А.В.</w:t>
      </w:r>
      <w:r w:rsidR="001F758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16BA1" w:rsidRPr="00D87EBE">
        <w:rPr>
          <w:rFonts w:ascii="Times New Roman" w:hAnsi="Times New Roman"/>
          <w:sz w:val="24"/>
          <w:szCs w:val="24"/>
          <w:lang w:eastAsia="ru-RU"/>
        </w:rPr>
        <w:t>Овчаренко</w:t>
      </w:r>
    </w:p>
    <w:p w:rsidR="00405C5D" w:rsidRPr="00D87EBE" w:rsidRDefault="00405C5D" w:rsidP="00135030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Pr="00D87EBE" w:rsidRDefault="008229F5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F30CB" w:rsidRPr="00D87EBE" w:rsidRDefault="003F30CB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F30CB" w:rsidRPr="00D87EBE" w:rsidRDefault="003F30CB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F30CB" w:rsidRPr="00D87EBE" w:rsidRDefault="003F30CB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F30CB" w:rsidRPr="00D87EBE" w:rsidRDefault="003F30CB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F30CB" w:rsidRPr="00D87EBE" w:rsidRDefault="003F30CB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F30CB" w:rsidRPr="00D87EBE" w:rsidRDefault="003F30CB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F30CB" w:rsidRPr="00D87EBE" w:rsidRDefault="003F30CB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F30CB" w:rsidRPr="00D87EBE" w:rsidRDefault="003F30CB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F30CB" w:rsidRPr="00D87EBE" w:rsidRDefault="003F30CB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F30CB" w:rsidRPr="00D87EBE" w:rsidRDefault="003F30CB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35030" w:rsidRPr="00D87EBE" w:rsidRDefault="00135030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35030" w:rsidRPr="00D87EBE" w:rsidRDefault="00135030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35030" w:rsidRPr="00D87EBE" w:rsidRDefault="00135030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35030" w:rsidRPr="00D87EBE" w:rsidRDefault="00135030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35030" w:rsidRPr="00D87EBE" w:rsidRDefault="00135030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35030" w:rsidRPr="00D87EBE" w:rsidRDefault="00135030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35030" w:rsidRPr="00D87EBE" w:rsidRDefault="00135030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FE0A4F" w:rsidRPr="00D87EBE" w:rsidRDefault="00FE0A4F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FE0A4F" w:rsidRPr="00D87EBE" w:rsidRDefault="00FE0A4F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FE0A4F" w:rsidRPr="00D87EBE" w:rsidRDefault="00FE0A4F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0909DD" w:rsidRDefault="000909DD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F758D" w:rsidRDefault="001F758D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F758D" w:rsidRDefault="001F758D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F758D" w:rsidRDefault="001F758D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F758D" w:rsidRDefault="001F758D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F758D" w:rsidRPr="00D87EBE" w:rsidRDefault="001F758D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0909DD" w:rsidRPr="00D87EBE" w:rsidRDefault="000909DD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0909DD" w:rsidRPr="00D87EBE" w:rsidRDefault="000909DD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FE0A4F" w:rsidRPr="00D87EBE" w:rsidRDefault="00FE0A4F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8229F5" w:rsidRPr="00D87EBE" w:rsidRDefault="008229F5" w:rsidP="00135030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D87EBE" w:rsidRDefault="00405C5D" w:rsidP="00135030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257A5" w:rsidRPr="00D87EBE" w:rsidRDefault="007257A5" w:rsidP="00135030">
      <w:pPr>
        <w:rPr>
          <w:rFonts w:ascii="Times New Roman" w:hAnsi="Times New Roman"/>
          <w:sz w:val="24"/>
          <w:szCs w:val="24"/>
        </w:rPr>
      </w:pPr>
    </w:p>
    <w:sectPr w:rsidR="007257A5" w:rsidRPr="00D87EBE" w:rsidSect="002D1B28">
      <w:headerReference w:type="default" r:id="rId17"/>
      <w:pgSz w:w="11906" w:h="16838" w:code="9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58D" w:rsidRDefault="001F758D" w:rsidP="00D65180">
      <w:r>
        <w:separator/>
      </w:r>
    </w:p>
  </w:endnote>
  <w:endnote w:type="continuationSeparator" w:id="0">
    <w:p w:rsidR="001F758D" w:rsidRDefault="001F758D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58D" w:rsidRDefault="001F758D" w:rsidP="00D65180">
      <w:r>
        <w:separator/>
      </w:r>
    </w:p>
  </w:footnote>
  <w:footnote w:type="continuationSeparator" w:id="0">
    <w:p w:rsidR="001F758D" w:rsidRDefault="001F758D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1F758D" w:rsidRDefault="001F758D">
        <w:pPr>
          <w:pStyle w:val="a3"/>
          <w:jc w:val="center"/>
        </w:pPr>
        <w:r w:rsidRPr="00FE4AEA">
          <w:rPr>
            <w:rFonts w:ascii="Times New Roman" w:hAnsi="Times New Roman"/>
            <w:sz w:val="28"/>
          </w:rPr>
          <w:fldChar w:fldCharType="begin"/>
        </w:r>
        <w:r w:rsidRPr="00FE4AEA">
          <w:rPr>
            <w:rFonts w:ascii="Times New Roman" w:hAnsi="Times New Roman"/>
            <w:sz w:val="28"/>
          </w:rPr>
          <w:instrText xml:space="preserve"> PAGE   \* MERGEFORMAT </w:instrText>
        </w:r>
        <w:r w:rsidRPr="00FE4AEA">
          <w:rPr>
            <w:rFonts w:ascii="Times New Roman" w:hAnsi="Times New Roman"/>
            <w:sz w:val="28"/>
          </w:rPr>
          <w:fldChar w:fldCharType="separate"/>
        </w:r>
        <w:r w:rsidR="00F1167B">
          <w:rPr>
            <w:rFonts w:ascii="Times New Roman" w:hAnsi="Times New Roman"/>
            <w:noProof/>
            <w:sz w:val="28"/>
          </w:rPr>
          <w:t>9</w:t>
        </w:r>
        <w:r w:rsidRPr="00FE4AEA">
          <w:rPr>
            <w:rFonts w:ascii="Times New Roman" w:hAnsi="Times New Roman"/>
            <w:sz w:val="28"/>
          </w:rPr>
          <w:fldChar w:fldCharType="end"/>
        </w:r>
      </w:p>
    </w:sdtContent>
  </w:sdt>
  <w:p w:rsidR="001F758D" w:rsidRDefault="001F75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14880"/>
    <w:multiLevelType w:val="hybridMultilevel"/>
    <w:tmpl w:val="FEF459F6"/>
    <w:lvl w:ilvl="0" w:tplc="9D94B8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19E7C66"/>
    <w:multiLevelType w:val="multilevel"/>
    <w:tmpl w:val="64CEA8F2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857D3"/>
    <w:multiLevelType w:val="multilevel"/>
    <w:tmpl w:val="2214D72A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  <w:b/>
      </w:rPr>
    </w:lvl>
  </w:abstractNum>
  <w:abstractNum w:abstractNumId="13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>
    <w:nsid w:val="5C5E50F9"/>
    <w:multiLevelType w:val="hybridMultilevel"/>
    <w:tmpl w:val="3DD6B3E2"/>
    <w:lvl w:ilvl="0" w:tplc="59E661EE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26916CE"/>
    <w:multiLevelType w:val="multilevel"/>
    <w:tmpl w:val="62C81482"/>
    <w:lvl w:ilvl="0">
      <w:start w:val="6"/>
      <w:numFmt w:val="decimal"/>
      <w:lvlText w:val="%1."/>
      <w:lvlJc w:val="left"/>
      <w:pPr>
        <w:ind w:left="858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633F20D9"/>
    <w:multiLevelType w:val="multilevel"/>
    <w:tmpl w:val="154ED45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283" w:hanging="432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8"/>
  </w:num>
  <w:num w:numId="9">
    <w:abstractNumId w:val="18"/>
  </w:num>
  <w:num w:numId="10">
    <w:abstractNumId w:val="10"/>
  </w:num>
  <w:num w:numId="11">
    <w:abstractNumId w:val="2"/>
  </w:num>
  <w:num w:numId="12">
    <w:abstractNumId w:val="16"/>
  </w:num>
  <w:num w:numId="13">
    <w:abstractNumId w:val="7"/>
  </w:num>
  <w:num w:numId="14">
    <w:abstractNumId w:val="15"/>
  </w:num>
  <w:num w:numId="15">
    <w:abstractNumId w:val="20"/>
  </w:num>
  <w:num w:numId="16">
    <w:abstractNumId w:val="14"/>
  </w:num>
  <w:num w:numId="17">
    <w:abstractNumId w:val="12"/>
  </w:num>
  <w:num w:numId="18">
    <w:abstractNumId w:val="4"/>
  </w:num>
  <w:num w:numId="19">
    <w:abstractNumId w:val="17"/>
  </w:num>
  <w:num w:numId="20">
    <w:abstractNumId w:val="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05EDD"/>
    <w:rsid w:val="00016FB7"/>
    <w:rsid w:val="000222CF"/>
    <w:rsid w:val="00024980"/>
    <w:rsid w:val="00040CDF"/>
    <w:rsid w:val="000531C5"/>
    <w:rsid w:val="000909DD"/>
    <w:rsid w:val="00091493"/>
    <w:rsid w:val="000A4232"/>
    <w:rsid w:val="000B3B46"/>
    <w:rsid w:val="000B5916"/>
    <w:rsid w:val="000B7351"/>
    <w:rsid w:val="000C330F"/>
    <w:rsid w:val="000D0E78"/>
    <w:rsid w:val="000D2C76"/>
    <w:rsid w:val="000E2E99"/>
    <w:rsid w:val="00124A32"/>
    <w:rsid w:val="001277D4"/>
    <w:rsid w:val="0013160B"/>
    <w:rsid w:val="00135030"/>
    <w:rsid w:val="00136A59"/>
    <w:rsid w:val="00146090"/>
    <w:rsid w:val="00151789"/>
    <w:rsid w:val="00153C63"/>
    <w:rsid w:val="00162BC3"/>
    <w:rsid w:val="001679B3"/>
    <w:rsid w:val="00167FBB"/>
    <w:rsid w:val="0017460A"/>
    <w:rsid w:val="00181994"/>
    <w:rsid w:val="001934AC"/>
    <w:rsid w:val="001952A1"/>
    <w:rsid w:val="001A2404"/>
    <w:rsid w:val="001A520B"/>
    <w:rsid w:val="001A794F"/>
    <w:rsid w:val="001B1A01"/>
    <w:rsid w:val="001C7CAC"/>
    <w:rsid w:val="001F5546"/>
    <w:rsid w:val="001F758D"/>
    <w:rsid w:val="002017E0"/>
    <w:rsid w:val="00202125"/>
    <w:rsid w:val="00205AB4"/>
    <w:rsid w:val="0021252A"/>
    <w:rsid w:val="00214DD3"/>
    <w:rsid w:val="00215E3A"/>
    <w:rsid w:val="00230EA2"/>
    <w:rsid w:val="00234875"/>
    <w:rsid w:val="002405AD"/>
    <w:rsid w:val="00244CFF"/>
    <w:rsid w:val="00245486"/>
    <w:rsid w:val="00246653"/>
    <w:rsid w:val="002643EB"/>
    <w:rsid w:val="00272BB9"/>
    <w:rsid w:val="00273412"/>
    <w:rsid w:val="002761F0"/>
    <w:rsid w:val="002762FC"/>
    <w:rsid w:val="00277BF3"/>
    <w:rsid w:val="0028038E"/>
    <w:rsid w:val="002845F1"/>
    <w:rsid w:val="002A423C"/>
    <w:rsid w:val="002C189D"/>
    <w:rsid w:val="002C337C"/>
    <w:rsid w:val="002C511A"/>
    <w:rsid w:val="002D1B28"/>
    <w:rsid w:val="002F03EC"/>
    <w:rsid w:val="002F307F"/>
    <w:rsid w:val="002F4651"/>
    <w:rsid w:val="002F4753"/>
    <w:rsid w:val="0030166A"/>
    <w:rsid w:val="00302478"/>
    <w:rsid w:val="00310FE3"/>
    <w:rsid w:val="00321444"/>
    <w:rsid w:val="00322181"/>
    <w:rsid w:val="0032501B"/>
    <w:rsid w:val="00334080"/>
    <w:rsid w:val="0035025E"/>
    <w:rsid w:val="00350DAF"/>
    <w:rsid w:val="0035157F"/>
    <w:rsid w:val="0036164C"/>
    <w:rsid w:val="003623B0"/>
    <w:rsid w:val="00365708"/>
    <w:rsid w:val="00365FF1"/>
    <w:rsid w:val="0037241A"/>
    <w:rsid w:val="00373BB8"/>
    <w:rsid w:val="0038008C"/>
    <w:rsid w:val="003A421A"/>
    <w:rsid w:val="003A6A43"/>
    <w:rsid w:val="003B17CE"/>
    <w:rsid w:val="003C494A"/>
    <w:rsid w:val="003E47B3"/>
    <w:rsid w:val="003E53B9"/>
    <w:rsid w:val="003F2098"/>
    <w:rsid w:val="003F30CB"/>
    <w:rsid w:val="004021A1"/>
    <w:rsid w:val="00403536"/>
    <w:rsid w:val="00405C5D"/>
    <w:rsid w:val="00406306"/>
    <w:rsid w:val="00410107"/>
    <w:rsid w:val="004109D9"/>
    <w:rsid w:val="00421623"/>
    <w:rsid w:val="00427A4D"/>
    <w:rsid w:val="00437B95"/>
    <w:rsid w:val="004448EB"/>
    <w:rsid w:val="004466D9"/>
    <w:rsid w:val="00452137"/>
    <w:rsid w:val="00453F84"/>
    <w:rsid w:val="00460783"/>
    <w:rsid w:val="00462EBF"/>
    <w:rsid w:val="004A6C81"/>
    <w:rsid w:val="004B1238"/>
    <w:rsid w:val="004C2081"/>
    <w:rsid w:val="004C40D7"/>
    <w:rsid w:val="004E6F9D"/>
    <w:rsid w:val="004F4755"/>
    <w:rsid w:val="00515F4D"/>
    <w:rsid w:val="00523D6E"/>
    <w:rsid w:val="00526143"/>
    <w:rsid w:val="00535C5D"/>
    <w:rsid w:val="0053623B"/>
    <w:rsid w:val="00546CD4"/>
    <w:rsid w:val="005532DC"/>
    <w:rsid w:val="00554EFB"/>
    <w:rsid w:val="005653A7"/>
    <w:rsid w:val="0056770F"/>
    <w:rsid w:val="0057760B"/>
    <w:rsid w:val="00580DDE"/>
    <w:rsid w:val="005816ED"/>
    <w:rsid w:val="00582C94"/>
    <w:rsid w:val="00583AB0"/>
    <w:rsid w:val="0058630D"/>
    <w:rsid w:val="005A4DFD"/>
    <w:rsid w:val="005A6DE2"/>
    <w:rsid w:val="005C0381"/>
    <w:rsid w:val="005C2022"/>
    <w:rsid w:val="005C3F01"/>
    <w:rsid w:val="005C6931"/>
    <w:rsid w:val="005D5951"/>
    <w:rsid w:val="005E179D"/>
    <w:rsid w:val="005E60F9"/>
    <w:rsid w:val="005E7341"/>
    <w:rsid w:val="005F5629"/>
    <w:rsid w:val="00614341"/>
    <w:rsid w:val="00616BA1"/>
    <w:rsid w:val="00620CBC"/>
    <w:rsid w:val="006269B8"/>
    <w:rsid w:val="00627E34"/>
    <w:rsid w:val="0063071F"/>
    <w:rsid w:val="0063130B"/>
    <w:rsid w:val="006415B0"/>
    <w:rsid w:val="00645A17"/>
    <w:rsid w:val="006531BA"/>
    <w:rsid w:val="00653FAC"/>
    <w:rsid w:val="00656001"/>
    <w:rsid w:val="006674FC"/>
    <w:rsid w:val="00672F09"/>
    <w:rsid w:val="00677EF2"/>
    <w:rsid w:val="006914EF"/>
    <w:rsid w:val="006A75FC"/>
    <w:rsid w:val="006C2195"/>
    <w:rsid w:val="006D251A"/>
    <w:rsid w:val="006D5A2B"/>
    <w:rsid w:val="006D5ED8"/>
    <w:rsid w:val="006E6EEA"/>
    <w:rsid w:val="006F1517"/>
    <w:rsid w:val="00702BDB"/>
    <w:rsid w:val="00707B90"/>
    <w:rsid w:val="00711A9C"/>
    <w:rsid w:val="007257A5"/>
    <w:rsid w:val="007311C9"/>
    <w:rsid w:val="00754D71"/>
    <w:rsid w:val="00763C0E"/>
    <w:rsid w:val="00767CC7"/>
    <w:rsid w:val="00770790"/>
    <w:rsid w:val="0077798C"/>
    <w:rsid w:val="00777E4F"/>
    <w:rsid w:val="007A1904"/>
    <w:rsid w:val="007A2DB5"/>
    <w:rsid w:val="007B0E9A"/>
    <w:rsid w:val="007B318F"/>
    <w:rsid w:val="007B72A3"/>
    <w:rsid w:val="007F7D13"/>
    <w:rsid w:val="00805D21"/>
    <w:rsid w:val="008102B6"/>
    <w:rsid w:val="008229F5"/>
    <w:rsid w:val="008536E7"/>
    <w:rsid w:val="00857453"/>
    <w:rsid w:val="0086070E"/>
    <w:rsid w:val="00860AE1"/>
    <w:rsid w:val="00870958"/>
    <w:rsid w:val="008733FB"/>
    <w:rsid w:val="008813BC"/>
    <w:rsid w:val="00891913"/>
    <w:rsid w:val="0089523F"/>
    <w:rsid w:val="00895B58"/>
    <w:rsid w:val="00896D84"/>
    <w:rsid w:val="008A31C4"/>
    <w:rsid w:val="008B29AE"/>
    <w:rsid w:val="008B5ABB"/>
    <w:rsid w:val="008E445A"/>
    <w:rsid w:val="008F128E"/>
    <w:rsid w:val="008F4010"/>
    <w:rsid w:val="008F7D34"/>
    <w:rsid w:val="009057EB"/>
    <w:rsid w:val="009065C1"/>
    <w:rsid w:val="009143F2"/>
    <w:rsid w:val="00914C3F"/>
    <w:rsid w:val="0092225B"/>
    <w:rsid w:val="00922734"/>
    <w:rsid w:val="00925626"/>
    <w:rsid w:val="0095080E"/>
    <w:rsid w:val="00954084"/>
    <w:rsid w:val="0095638D"/>
    <w:rsid w:val="00966D7E"/>
    <w:rsid w:val="009722FD"/>
    <w:rsid w:val="009743F2"/>
    <w:rsid w:val="00974A95"/>
    <w:rsid w:val="00977188"/>
    <w:rsid w:val="00984DEF"/>
    <w:rsid w:val="00986FCA"/>
    <w:rsid w:val="00995CF7"/>
    <w:rsid w:val="009A1A43"/>
    <w:rsid w:val="009C193D"/>
    <w:rsid w:val="009C5CD0"/>
    <w:rsid w:val="009D0AFD"/>
    <w:rsid w:val="009D4EAB"/>
    <w:rsid w:val="009D5058"/>
    <w:rsid w:val="009D5A8E"/>
    <w:rsid w:val="009E4E5E"/>
    <w:rsid w:val="009F03DB"/>
    <w:rsid w:val="00A009E1"/>
    <w:rsid w:val="00A03129"/>
    <w:rsid w:val="00A0464A"/>
    <w:rsid w:val="00A07CB5"/>
    <w:rsid w:val="00A3218C"/>
    <w:rsid w:val="00A42923"/>
    <w:rsid w:val="00A52479"/>
    <w:rsid w:val="00A932C0"/>
    <w:rsid w:val="00AA2B89"/>
    <w:rsid w:val="00AB0A03"/>
    <w:rsid w:val="00AB7FA9"/>
    <w:rsid w:val="00AC0949"/>
    <w:rsid w:val="00AD17DD"/>
    <w:rsid w:val="00AD38C6"/>
    <w:rsid w:val="00AD6AA8"/>
    <w:rsid w:val="00AD7B45"/>
    <w:rsid w:val="00AE190A"/>
    <w:rsid w:val="00AE28B7"/>
    <w:rsid w:val="00AE2BD5"/>
    <w:rsid w:val="00AE53B9"/>
    <w:rsid w:val="00B01AFD"/>
    <w:rsid w:val="00B04542"/>
    <w:rsid w:val="00B13E2D"/>
    <w:rsid w:val="00B332DF"/>
    <w:rsid w:val="00B36233"/>
    <w:rsid w:val="00B43ABB"/>
    <w:rsid w:val="00B506B8"/>
    <w:rsid w:val="00B54968"/>
    <w:rsid w:val="00B63A39"/>
    <w:rsid w:val="00B6593B"/>
    <w:rsid w:val="00B75C3A"/>
    <w:rsid w:val="00B81D73"/>
    <w:rsid w:val="00B90A1A"/>
    <w:rsid w:val="00B9235F"/>
    <w:rsid w:val="00BC0C8F"/>
    <w:rsid w:val="00BC1B5D"/>
    <w:rsid w:val="00BC366C"/>
    <w:rsid w:val="00BD1823"/>
    <w:rsid w:val="00BE00AB"/>
    <w:rsid w:val="00BE1FE2"/>
    <w:rsid w:val="00BE6180"/>
    <w:rsid w:val="00BF2685"/>
    <w:rsid w:val="00BF402B"/>
    <w:rsid w:val="00C10B63"/>
    <w:rsid w:val="00C201CE"/>
    <w:rsid w:val="00C2283B"/>
    <w:rsid w:val="00C307B5"/>
    <w:rsid w:val="00C4547A"/>
    <w:rsid w:val="00C56FD5"/>
    <w:rsid w:val="00C600CC"/>
    <w:rsid w:val="00C64ACE"/>
    <w:rsid w:val="00C6515C"/>
    <w:rsid w:val="00C65F4E"/>
    <w:rsid w:val="00C8093B"/>
    <w:rsid w:val="00CA5BAE"/>
    <w:rsid w:val="00CB5958"/>
    <w:rsid w:val="00CC5FB7"/>
    <w:rsid w:val="00CC6564"/>
    <w:rsid w:val="00CC6679"/>
    <w:rsid w:val="00CD25A3"/>
    <w:rsid w:val="00CE053F"/>
    <w:rsid w:val="00CE0725"/>
    <w:rsid w:val="00CF4EA6"/>
    <w:rsid w:val="00D134F2"/>
    <w:rsid w:val="00D13B71"/>
    <w:rsid w:val="00D451F3"/>
    <w:rsid w:val="00D50848"/>
    <w:rsid w:val="00D633AC"/>
    <w:rsid w:val="00D65180"/>
    <w:rsid w:val="00D81EF9"/>
    <w:rsid w:val="00D87EBE"/>
    <w:rsid w:val="00D949C8"/>
    <w:rsid w:val="00DA16CD"/>
    <w:rsid w:val="00DB5EA7"/>
    <w:rsid w:val="00DD3F1C"/>
    <w:rsid w:val="00DF4775"/>
    <w:rsid w:val="00E0661F"/>
    <w:rsid w:val="00E3685E"/>
    <w:rsid w:val="00E5222B"/>
    <w:rsid w:val="00E60D7F"/>
    <w:rsid w:val="00E614B4"/>
    <w:rsid w:val="00E63339"/>
    <w:rsid w:val="00E645E6"/>
    <w:rsid w:val="00E77FDA"/>
    <w:rsid w:val="00E87F2C"/>
    <w:rsid w:val="00E967A9"/>
    <w:rsid w:val="00EA6980"/>
    <w:rsid w:val="00EB1C99"/>
    <w:rsid w:val="00ED5908"/>
    <w:rsid w:val="00EE3BD4"/>
    <w:rsid w:val="00F004D0"/>
    <w:rsid w:val="00F00B12"/>
    <w:rsid w:val="00F10AA3"/>
    <w:rsid w:val="00F11257"/>
    <w:rsid w:val="00F1167B"/>
    <w:rsid w:val="00F13DC8"/>
    <w:rsid w:val="00F303FE"/>
    <w:rsid w:val="00F32FE2"/>
    <w:rsid w:val="00F41A36"/>
    <w:rsid w:val="00F51CAA"/>
    <w:rsid w:val="00F57E36"/>
    <w:rsid w:val="00F62CDF"/>
    <w:rsid w:val="00F70E1E"/>
    <w:rsid w:val="00F77550"/>
    <w:rsid w:val="00F87290"/>
    <w:rsid w:val="00F92287"/>
    <w:rsid w:val="00F940D9"/>
    <w:rsid w:val="00FA2608"/>
    <w:rsid w:val="00FB17F9"/>
    <w:rsid w:val="00FC1AE9"/>
    <w:rsid w:val="00FD6A4F"/>
    <w:rsid w:val="00FE0A4F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1A975E-32F4-4958-ADD1-32F96060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unhideWhenUsed/>
    <w:rsid w:val="00546CD4"/>
    <w:rPr>
      <w:color w:val="0000FF"/>
      <w:u w:val="single"/>
    </w:rPr>
  </w:style>
  <w:style w:type="paragraph" w:customStyle="1" w:styleId="1">
    <w:name w:val="Обычный1"/>
    <w:rsid w:val="00FC1AE9"/>
    <w:pPr>
      <w:widowControl w:val="0"/>
      <w:ind w:left="240" w:hanging="260"/>
    </w:pPr>
    <w:rPr>
      <w:rFonts w:ascii="Arial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19F6AB70858961943D417C92FFFBECA25C4FFD196D60960UEuC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6F28AF2D6299742554468D3A53FAFC0B946EB20850CB134B8D1BCB28F0E1DD228DF3D096D60BU6uEH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EA2EB-C92D-48A9-ABC7-5045742DA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59CA457D</Template>
  <TotalTime>286</TotalTime>
  <Pages>9</Pages>
  <Words>4068</Words>
  <Characters>23189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53</cp:revision>
  <dcterms:created xsi:type="dcterms:W3CDTF">2017-10-16T06:09:00Z</dcterms:created>
  <dcterms:modified xsi:type="dcterms:W3CDTF">2018-05-17T00:00:00Z</dcterms:modified>
</cp:coreProperties>
</file>